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BBB" w:rsidRPr="002649E3" w:rsidRDefault="00446BBB" w:rsidP="002649E3">
      <w:pPr>
        <w:ind w:firstLine="0"/>
        <w:jc w:val="left"/>
        <w:rPr>
          <w:szCs w:val="28"/>
        </w:rPr>
      </w:pPr>
    </w:p>
    <w:p w:rsidR="00545250" w:rsidRPr="002649E3" w:rsidRDefault="00545250" w:rsidP="002649E3">
      <w:pPr>
        <w:ind w:firstLine="0"/>
        <w:jc w:val="left"/>
        <w:rPr>
          <w:szCs w:val="28"/>
        </w:rPr>
      </w:pPr>
    </w:p>
    <w:p w:rsidR="00545250" w:rsidRPr="00594072" w:rsidRDefault="00545250" w:rsidP="002649E3">
      <w:pPr>
        <w:ind w:firstLine="0"/>
        <w:jc w:val="left"/>
        <w:rPr>
          <w:rFonts w:ascii="Liberation Serif" w:hAnsi="Liberation Serif" w:cs="Liberation Serif"/>
          <w:szCs w:val="28"/>
        </w:rPr>
      </w:pPr>
    </w:p>
    <w:p w:rsidR="00545250" w:rsidRPr="00594072" w:rsidRDefault="00545250" w:rsidP="002649E3">
      <w:pPr>
        <w:ind w:firstLine="0"/>
        <w:jc w:val="left"/>
        <w:rPr>
          <w:rFonts w:ascii="Liberation Serif" w:hAnsi="Liberation Serif" w:cs="Liberation Serif"/>
          <w:szCs w:val="28"/>
        </w:rPr>
      </w:pPr>
    </w:p>
    <w:p w:rsidR="0060574B" w:rsidRPr="00594072" w:rsidRDefault="0060574B" w:rsidP="002649E3">
      <w:pPr>
        <w:spacing w:line="228" w:lineRule="auto"/>
        <w:ind w:firstLine="0"/>
        <w:jc w:val="left"/>
        <w:rPr>
          <w:rFonts w:ascii="Liberation Serif" w:hAnsi="Liberation Serif" w:cs="Liberation Serif"/>
          <w:szCs w:val="28"/>
        </w:rPr>
      </w:pPr>
    </w:p>
    <w:p w:rsidR="002649E3" w:rsidRPr="00594072" w:rsidRDefault="002649E3" w:rsidP="002649E3">
      <w:pPr>
        <w:spacing w:line="228" w:lineRule="auto"/>
        <w:ind w:firstLine="0"/>
        <w:jc w:val="left"/>
        <w:rPr>
          <w:rFonts w:ascii="Liberation Serif" w:hAnsi="Liberation Serif" w:cs="Liberation Serif"/>
          <w:szCs w:val="28"/>
        </w:rPr>
      </w:pPr>
    </w:p>
    <w:p w:rsidR="0060574B" w:rsidRPr="00594072" w:rsidRDefault="0060574B" w:rsidP="002649E3">
      <w:pPr>
        <w:spacing w:line="228" w:lineRule="auto"/>
        <w:ind w:firstLine="0"/>
        <w:jc w:val="left"/>
        <w:rPr>
          <w:rFonts w:ascii="Liberation Serif" w:hAnsi="Liberation Serif" w:cs="Liberation Serif"/>
          <w:szCs w:val="28"/>
        </w:rPr>
      </w:pPr>
    </w:p>
    <w:p w:rsidR="0060574B" w:rsidRPr="00D91BD9" w:rsidRDefault="0060574B" w:rsidP="00ED7767">
      <w:pPr>
        <w:spacing w:line="233" w:lineRule="auto"/>
        <w:ind w:firstLine="0"/>
        <w:contextualSpacing/>
        <w:jc w:val="center"/>
        <w:rPr>
          <w:rFonts w:ascii="Liberation Serif" w:hAnsi="Liberation Serif" w:cs="Liberation Serif"/>
          <w:b/>
          <w:szCs w:val="28"/>
        </w:rPr>
      </w:pPr>
      <w:r w:rsidRPr="00D91BD9">
        <w:rPr>
          <w:rFonts w:ascii="Liberation Serif" w:hAnsi="Liberation Serif" w:cs="Liberation Serif"/>
          <w:b/>
          <w:szCs w:val="28"/>
        </w:rPr>
        <w:t xml:space="preserve">Об утверждении лимитов добычи охотничьих ресурсов для Свердловской области на период с </w:t>
      </w:r>
      <w:r w:rsidR="00D93A39" w:rsidRPr="00D91BD9">
        <w:rPr>
          <w:rFonts w:ascii="Liberation Serif" w:hAnsi="Liberation Serif" w:cs="Liberation Serif"/>
          <w:b/>
          <w:szCs w:val="28"/>
        </w:rPr>
        <w:t>1 августа 201</w:t>
      </w:r>
      <w:r w:rsidR="00594072" w:rsidRPr="00D91BD9">
        <w:rPr>
          <w:rFonts w:ascii="Liberation Serif" w:hAnsi="Liberation Serif" w:cs="Liberation Serif"/>
          <w:b/>
          <w:szCs w:val="28"/>
        </w:rPr>
        <w:t>9</w:t>
      </w:r>
      <w:r w:rsidRPr="00D91BD9">
        <w:rPr>
          <w:rFonts w:ascii="Liberation Serif" w:hAnsi="Liberation Serif" w:cs="Liberation Serif"/>
          <w:b/>
          <w:szCs w:val="28"/>
        </w:rPr>
        <w:t xml:space="preserve"> года по </w:t>
      </w:r>
      <w:r w:rsidR="00D93A39" w:rsidRPr="00D91BD9">
        <w:rPr>
          <w:rFonts w:ascii="Liberation Serif" w:hAnsi="Liberation Serif" w:cs="Liberation Serif"/>
          <w:b/>
          <w:szCs w:val="28"/>
        </w:rPr>
        <w:t>1 августа 20</w:t>
      </w:r>
      <w:r w:rsidR="00594072" w:rsidRPr="00D91BD9">
        <w:rPr>
          <w:rFonts w:ascii="Liberation Serif" w:hAnsi="Liberation Serif" w:cs="Liberation Serif"/>
          <w:b/>
          <w:szCs w:val="28"/>
        </w:rPr>
        <w:t>20</w:t>
      </w:r>
      <w:r w:rsidRPr="00D91BD9">
        <w:rPr>
          <w:rFonts w:ascii="Liberation Serif" w:hAnsi="Liberation Serif" w:cs="Liberation Serif"/>
          <w:b/>
          <w:szCs w:val="28"/>
        </w:rPr>
        <w:t xml:space="preserve"> года</w:t>
      </w:r>
    </w:p>
    <w:p w:rsidR="00905C90" w:rsidRPr="00D91BD9" w:rsidRDefault="00905C90" w:rsidP="00ED7767">
      <w:pPr>
        <w:spacing w:line="233" w:lineRule="auto"/>
        <w:ind w:firstLine="0"/>
        <w:contextualSpacing/>
        <w:jc w:val="center"/>
        <w:rPr>
          <w:rFonts w:ascii="Liberation Serif" w:hAnsi="Liberation Serif" w:cs="Liberation Serif"/>
          <w:szCs w:val="28"/>
        </w:rPr>
      </w:pPr>
    </w:p>
    <w:p w:rsidR="0060574B" w:rsidRPr="00D91BD9" w:rsidRDefault="0060574B" w:rsidP="00ED7767">
      <w:pPr>
        <w:spacing w:line="233" w:lineRule="auto"/>
        <w:ind w:firstLine="709"/>
        <w:contextualSpacing/>
        <w:rPr>
          <w:rFonts w:ascii="Liberation Serif" w:hAnsi="Liberation Serif" w:cs="Liberation Serif"/>
          <w:szCs w:val="28"/>
        </w:rPr>
      </w:pPr>
    </w:p>
    <w:p w:rsidR="00545250" w:rsidRPr="00D91BD9" w:rsidRDefault="00BA68BB" w:rsidP="00ED7767">
      <w:pPr>
        <w:spacing w:line="233" w:lineRule="auto"/>
        <w:ind w:firstLine="709"/>
        <w:contextualSpacing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>В соответствии с</w:t>
      </w:r>
      <w:r w:rsidR="00BC7D9D" w:rsidRPr="00D91BD9">
        <w:rPr>
          <w:rFonts w:ascii="Liberation Serif" w:hAnsi="Liberation Serif" w:cs="Liberation Serif"/>
          <w:szCs w:val="28"/>
        </w:rPr>
        <w:t xml:space="preserve"> частью 3 статьи 24</w:t>
      </w:r>
      <w:r w:rsidRPr="00D91BD9">
        <w:rPr>
          <w:rFonts w:ascii="Liberation Serif" w:hAnsi="Liberation Serif" w:cs="Liberation Serif"/>
          <w:szCs w:val="28"/>
        </w:rPr>
        <w:t xml:space="preserve"> Федерального закона</w:t>
      </w:r>
      <w:r w:rsidR="00100902" w:rsidRPr="00D91BD9">
        <w:rPr>
          <w:rFonts w:ascii="Liberation Serif" w:hAnsi="Liberation Serif" w:cs="Liberation Serif"/>
          <w:szCs w:val="28"/>
        </w:rPr>
        <w:t xml:space="preserve"> </w:t>
      </w:r>
      <w:r w:rsidR="00D91BD9">
        <w:rPr>
          <w:rFonts w:ascii="Liberation Serif" w:hAnsi="Liberation Serif" w:cs="Liberation Serif"/>
          <w:szCs w:val="28"/>
        </w:rPr>
        <w:t xml:space="preserve">                                     </w:t>
      </w:r>
      <w:r w:rsidR="000E3B26" w:rsidRPr="00D91BD9">
        <w:rPr>
          <w:rFonts w:ascii="Liberation Serif" w:hAnsi="Liberation Serif" w:cs="Liberation Serif"/>
          <w:szCs w:val="28"/>
        </w:rPr>
        <w:t>от</w:t>
      </w:r>
      <w:r w:rsidR="00253CC0" w:rsidRPr="00D91BD9">
        <w:rPr>
          <w:rFonts w:ascii="Liberation Serif" w:hAnsi="Liberation Serif" w:cs="Liberation Serif"/>
          <w:szCs w:val="28"/>
        </w:rPr>
        <w:t xml:space="preserve"> </w:t>
      </w:r>
      <w:r w:rsidR="000E3B26" w:rsidRPr="00D91BD9">
        <w:rPr>
          <w:rFonts w:ascii="Liberation Serif" w:hAnsi="Liberation Serif" w:cs="Liberation Serif"/>
          <w:szCs w:val="28"/>
        </w:rPr>
        <w:t xml:space="preserve">24 </w:t>
      </w:r>
      <w:r w:rsidRPr="00D91BD9">
        <w:rPr>
          <w:rFonts w:ascii="Liberation Serif" w:hAnsi="Liberation Serif" w:cs="Liberation Serif"/>
          <w:szCs w:val="28"/>
        </w:rPr>
        <w:t>июля</w:t>
      </w:r>
      <w:r w:rsidR="00905C90" w:rsidRPr="00D91BD9">
        <w:rPr>
          <w:rFonts w:ascii="Liberation Serif" w:hAnsi="Liberation Serif" w:cs="Liberation Serif"/>
          <w:szCs w:val="28"/>
        </w:rPr>
        <w:t xml:space="preserve"> </w:t>
      </w:r>
      <w:r w:rsidR="007951AA" w:rsidRPr="00D91BD9">
        <w:rPr>
          <w:rFonts w:ascii="Liberation Serif" w:hAnsi="Liberation Serif" w:cs="Liberation Serif"/>
          <w:szCs w:val="28"/>
        </w:rPr>
        <w:t>2009</w:t>
      </w:r>
      <w:r w:rsidRPr="00D91BD9">
        <w:rPr>
          <w:rFonts w:ascii="Liberation Serif" w:hAnsi="Liberation Serif" w:cs="Liberation Serif"/>
          <w:szCs w:val="28"/>
        </w:rPr>
        <w:t xml:space="preserve"> года № 209-ФЗ «Об охоте и о сохранении охотничьих ресурсов </w:t>
      </w:r>
      <w:r w:rsidR="00D91BD9">
        <w:rPr>
          <w:rFonts w:ascii="Liberation Serif" w:hAnsi="Liberation Serif" w:cs="Liberation Serif"/>
          <w:szCs w:val="28"/>
        </w:rPr>
        <w:t xml:space="preserve">           </w:t>
      </w:r>
      <w:r w:rsidRPr="00D91BD9">
        <w:rPr>
          <w:rFonts w:ascii="Liberation Serif" w:hAnsi="Liberation Serif" w:cs="Liberation Serif"/>
          <w:szCs w:val="28"/>
        </w:rPr>
        <w:t>и о внесении изменений в отдельные законодательные акты Российской Федерации»,</w:t>
      </w:r>
      <w:r w:rsidR="00BC7D9D" w:rsidRPr="00D91BD9">
        <w:rPr>
          <w:rFonts w:ascii="Liberation Serif" w:hAnsi="Liberation Serif" w:cs="Liberation Serif"/>
          <w:szCs w:val="28"/>
        </w:rPr>
        <w:t xml:space="preserve"> </w:t>
      </w:r>
      <w:r w:rsidR="00BD50C1" w:rsidRPr="00D91BD9">
        <w:rPr>
          <w:rFonts w:ascii="Liberation Serif" w:hAnsi="Liberation Serif" w:cs="Liberation Serif"/>
          <w:szCs w:val="28"/>
        </w:rPr>
        <w:t>приказами</w:t>
      </w:r>
      <w:r w:rsidR="00EA59D8" w:rsidRPr="00D91BD9">
        <w:rPr>
          <w:rFonts w:ascii="Liberation Serif" w:hAnsi="Liberation Serif" w:cs="Liberation Serif"/>
          <w:szCs w:val="28"/>
        </w:rPr>
        <w:t xml:space="preserve"> Министерства природных ресурсов и экологии</w:t>
      </w:r>
      <w:r w:rsidR="00F72733" w:rsidRPr="00D91BD9">
        <w:rPr>
          <w:rFonts w:ascii="Liberation Serif" w:hAnsi="Liberation Serif" w:cs="Liberation Serif"/>
          <w:szCs w:val="28"/>
        </w:rPr>
        <w:t xml:space="preserve"> Российской Федерации</w:t>
      </w:r>
      <w:r w:rsidR="00EA59D8" w:rsidRPr="00D91BD9">
        <w:rPr>
          <w:rFonts w:ascii="Liberation Serif" w:hAnsi="Liberation Serif" w:cs="Liberation Serif"/>
          <w:szCs w:val="28"/>
        </w:rPr>
        <w:t xml:space="preserve"> от</w:t>
      </w:r>
      <w:r w:rsidR="00F72733" w:rsidRPr="00D91BD9">
        <w:rPr>
          <w:rFonts w:ascii="Liberation Serif" w:hAnsi="Liberation Serif" w:cs="Liberation Serif"/>
          <w:szCs w:val="28"/>
        </w:rPr>
        <w:t xml:space="preserve"> </w:t>
      </w:r>
      <w:r w:rsidR="005818B8" w:rsidRPr="00D91BD9">
        <w:rPr>
          <w:rFonts w:ascii="Liberation Serif" w:hAnsi="Liberation Serif" w:cs="Liberation Serif"/>
          <w:szCs w:val="28"/>
        </w:rPr>
        <w:t>30.04.</w:t>
      </w:r>
      <w:r w:rsidR="00253CC0" w:rsidRPr="00D91BD9">
        <w:rPr>
          <w:rFonts w:ascii="Liberation Serif" w:hAnsi="Liberation Serif" w:cs="Liberation Serif"/>
          <w:szCs w:val="28"/>
        </w:rPr>
        <w:t xml:space="preserve">2010 </w:t>
      </w:r>
      <w:r w:rsidR="005818B8" w:rsidRPr="00D91BD9">
        <w:rPr>
          <w:rFonts w:ascii="Liberation Serif" w:hAnsi="Liberation Serif" w:cs="Liberation Serif"/>
          <w:szCs w:val="28"/>
        </w:rPr>
        <w:t>№ 138 «Об утверждении нормативов допустимого изъятия охотничьих ресурсов и нормативов численности охотничьих ресурсов в охотничьих угодьях»</w:t>
      </w:r>
      <w:r w:rsidR="006E1471" w:rsidRPr="00D91BD9">
        <w:rPr>
          <w:rFonts w:ascii="Liberation Serif" w:hAnsi="Liberation Serif" w:cs="Liberation Serif"/>
          <w:szCs w:val="28"/>
        </w:rPr>
        <w:t xml:space="preserve"> и</w:t>
      </w:r>
      <w:r w:rsidR="00D85A01" w:rsidRPr="00D91BD9">
        <w:rPr>
          <w:rFonts w:ascii="Liberation Serif" w:hAnsi="Liberation Serif" w:cs="Liberation Serif"/>
          <w:szCs w:val="28"/>
        </w:rPr>
        <w:t xml:space="preserve"> от 29.06.2010 № 228</w:t>
      </w:r>
      <w:r w:rsidR="005E4DEE" w:rsidRPr="00D91BD9">
        <w:rPr>
          <w:rFonts w:ascii="Liberation Serif" w:hAnsi="Liberation Serif" w:cs="Liberation Serif"/>
          <w:szCs w:val="28"/>
        </w:rPr>
        <w:t xml:space="preserve"> </w:t>
      </w:r>
      <w:r w:rsidR="00D85A01" w:rsidRPr="00D91BD9">
        <w:rPr>
          <w:rFonts w:ascii="Liberation Serif" w:hAnsi="Liberation Serif" w:cs="Liberation Serif"/>
          <w:szCs w:val="28"/>
        </w:rPr>
        <w:t>«Об утверждении порядка принятия документа об утверждении лимита добычи охотничьих ресурсов, внесения в него изменений и требований к его содержанию»,</w:t>
      </w:r>
      <w:r w:rsidR="005E4DEE" w:rsidRPr="00D91BD9">
        <w:rPr>
          <w:rFonts w:ascii="Liberation Serif" w:hAnsi="Liberation Serif" w:cs="Liberation Serif"/>
          <w:szCs w:val="28"/>
        </w:rPr>
        <w:t xml:space="preserve"> </w:t>
      </w:r>
      <w:r w:rsidR="006E1471" w:rsidRPr="00D91BD9">
        <w:rPr>
          <w:rFonts w:ascii="Liberation Serif" w:hAnsi="Liberation Serif" w:cs="Liberation Serif"/>
          <w:szCs w:val="28"/>
        </w:rPr>
        <w:t>на основании</w:t>
      </w:r>
      <w:r w:rsidR="005818B8" w:rsidRPr="00D91BD9">
        <w:rPr>
          <w:rFonts w:ascii="Liberation Serif" w:hAnsi="Liberation Serif" w:cs="Liberation Serif"/>
          <w:szCs w:val="28"/>
        </w:rPr>
        <w:t xml:space="preserve"> </w:t>
      </w:r>
      <w:r w:rsidR="002B2A47" w:rsidRPr="00D91BD9">
        <w:rPr>
          <w:rFonts w:ascii="Liberation Serif" w:hAnsi="Liberation Serif" w:cs="Liberation Serif"/>
          <w:szCs w:val="28"/>
        </w:rPr>
        <w:t>приказ</w:t>
      </w:r>
      <w:r w:rsidR="006E1471" w:rsidRPr="00D91BD9">
        <w:rPr>
          <w:rFonts w:ascii="Liberation Serif" w:hAnsi="Liberation Serif" w:cs="Liberation Serif"/>
          <w:szCs w:val="28"/>
        </w:rPr>
        <w:t>а</w:t>
      </w:r>
      <w:r w:rsidR="002B2A47" w:rsidRPr="00D91BD9">
        <w:rPr>
          <w:rFonts w:ascii="Liberation Serif" w:hAnsi="Liberation Serif" w:cs="Liberation Serif"/>
          <w:szCs w:val="28"/>
        </w:rPr>
        <w:t xml:space="preserve"> Министерства природных ресурсов и экологии Свердловской области </w:t>
      </w:r>
      <w:r w:rsidR="00D91BD9">
        <w:rPr>
          <w:rFonts w:ascii="Liberation Serif" w:hAnsi="Liberation Serif" w:cs="Liberation Serif"/>
          <w:szCs w:val="28"/>
        </w:rPr>
        <w:t xml:space="preserve">            </w:t>
      </w:r>
      <w:r w:rsidR="008E3350" w:rsidRPr="00D91BD9">
        <w:rPr>
          <w:rFonts w:ascii="Liberation Serif" w:hAnsi="Liberation Serif" w:cs="Liberation Serif"/>
          <w:szCs w:val="28"/>
        </w:rPr>
        <w:t xml:space="preserve">от </w:t>
      </w:r>
      <w:r w:rsidR="00AA4326" w:rsidRPr="00D91BD9">
        <w:rPr>
          <w:rFonts w:ascii="Liberation Serif" w:hAnsi="Liberation Serif" w:cs="Liberation Serif"/>
          <w:szCs w:val="28"/>
        </w:rPr>
        <w:t>0</w:t>
      </w:r>
      <w:r w:rsidR="00877F95">
        <w:rPr>
          <w:rFonts w:ascii="Liberation Serif" w:hAnsi="Liberation Serif" w:cs="Liberation Serif"/>
          <w:szCs w:val="28"/>
        </w:rPr>
        <w:t>5</w:t>
      </w:r>
      <w:r w:rsidR="00AA4326" w:rsidRPr="00D91BD9">
        <w:rPr>
          <w:rFonts w:ascii="Liberation Serif" w:hAnsi="Liberation Serif" w:cs="Liberation Serif"/>
          <w:szCs w:val="28"/>
        </w:rPr>
        <w:t>.06.201</w:t>
      </w:r>
      <w:r w:rsidR="00D91BD9" w:rsidRPr="00D91BD9">
        <w:rPr>
          <w:rFonts w:ascii="Liberation Serif" w:hAnsi="Liberation Serif" w:cs="Liberation Serif"/>
          <w:szCs w:val="28"/>
        </w:rPr>
        <w:t>9</w:t>
      </w:r>
      <w:r w:rsidR="008E3350" w:rsidRPr="00D91BD9">
        <w:rPr>
          <w:rFonts w:ascii="Liberation Serif" w:hAnsi="Liberation Serif" w:cs="Liberation Serif"/>
          <w:szCs w:val="28"/>
        </w:rPr>
        <w:t xml:space="preserve"> № </w:t>
      </w:r>
      <w:r w:rsidR="00877F95">
        <w:rPr>
          <w:rFonts w:ascii="Liberation Serif" w:hAnsi="Liberation Serif" w:cs="Liberation Serif"/>
          <w:szCs w:val="28"/>
        </w:rPr>
        <w:t>912</w:t>
      </w:r>
      <w:r w:rsidR="00905C90" w:rsidRPr="00D91BD9">
        <w:rPr>
          <w:rFonts w:ascii="Liberation Serif" w:hAnsi="Liberation Serif" w:cs="Liberation Serif"/>
          <w:szCs w:val="28"/>
        </w:rPr>
        <w:t xml:space="preserve"> </w:t>
      </w:r>
      <w:r w:rsidR="005818B8" w:rsidRPr="00D91BD9">
        <w:rPr>
          <w:rFonts w:ascii="Liberation Serif" w:hAnsi="Liberation Serif" w:cs="Liberation Serif"/>
          <w:szCs w:val="28"/>
        </w:rPr>
        <w:t>«Об утверждении заключения экспертной комиссии государственной экологическ</w:t>
      </w:r>
      <w:r w:rsidR="00D93A39" w:rsidRPr="00D91BD9">
        <w:rPr>
          <w:rFonts w:ascii="Liberation Serif" w:hAnsi="Liberation Serif" w:cs="Liberation Serif"/>
          <w:szCs w:val="28"/>
        </w:rPr>
        <w:t>ой экспертизы</w:t>
      </w:r>
      <w:r w:rsidR="00473947" w:rsidRPr="00D91BD9">
        <w:rPr>
          <w:rFonts w:ascii="Liberation Serif" w:hAnsi="Liberation Serif" w:cs="Liberation Serif"/>
          <w:szCs w:val="28"/>
        </w:rPr>
        <w:t xml:space="preserve"> </w:t>
      </w:r>
      <w:r w:rsidR="00D93A39" w:rsidRPr="00D91BD9">
        <w:rPr>
          <w:rFonts w:ascii="Liberation Serif" w:hAnsi="Liberation Serif" w:cs="Liberation Serif"/>
          <w:szCs w:val="28"/>
        </w:rPr>
        <w:t>Материалов, обосновывающих</w:t>
      </w:r>
      <w:r w:rsidR="005818B8" w:rsidRPr="00D91BD9">
        <w:rPr>
          <w:rFonts w:ascii="Liberation Serif" w:hAnsi="Liberation Serif" w:cs="Liberation Serif"/>
          <w:szCs w:val="28"/>
        </w:rPr>
        <w:t xml:space="preserve"> </w:t>
      </w:r>
      <w:r w:rsidR="00D93A39" w:rsidRPr="00D91BD9">
        <w:rPr>
          <w:rFonts w:ascii="Liberation Serif" w:hAnsi="Liberation Serif" w:cs="Liberation Serif"/>
          <w:szCs w:val="28"/>
        </w:rPr>
        <w:t>лимиты</w:t>
      </w:r>
      <w:r w:rsidR="003F03D2" w:rsidRPr="00D91BD9">
        <w:rPr>
          <w:rFonts w:ascii="Liberation Serif" w:hAnsi="Liberation Serif" w:cs="Liberation Serif"/>
          <w:szCs w:val="28"/>
        </w:rPr>
        <w:t xml:space="preserve"> </w:t>
      </w:r>
      <w:r w:rsidR="00D93A39" w:rsidRPr="00D91BD9">
        <w:rPr>
          <w:rFonts w:ascii="Liberation Serif" w:hAnsi="Liberation Serif" w:cs="Liberation Serif"/>
          <w:szCs w:val="28"/>
        </w:rPr>
        <w:t>и квоты добычи</w:t>
      </w:r>
      <w:r w:rsidR="005818B8" w:rsidRPr="00D91BD9">
        <w:rPr>
          <w:rFonts w:ascii="Liberation Serif" w:hAnsi="Liberation Serif" w:cs="Liberation Serif"/>
          <w:szCs w:val="28"/>
        </w:rPr>
        <w:t xml:space="preserve"> диких копытных животных, бурого медведя</w:t>
      </w:r>
      <w:r w:rsidR="007951AA" w:rsidRPr="00D91BD9">
        <w:rPr>
          <w:rFonts w:ascii="Liberation Serif" w:hAnsi="Liberation Serif" w:cs="Liberation Serif"/>
          <w:szCs w:val="28"/>
        </w:rPr>
        <w:t>,</w:t>
      </w:r>
      <w:r w:rsidR="00D33CF3" w:rsidRPr="00D91BD9">
        <w:rPr>
          <w:rFonts w:ascii="Liberation Serif" w:hAnsi="Liberation Serif" w:cs="Liberation Serif"/>
          <w:szCs w:val="28"/>
        </w:rPr>
        <w:t xml:space="preserve"> соболя, рыси</w:t>
      </w:r>
      <w:r w:rsidR="008E3350" w:rsidRPr="00D91BD9">
        <w:rPr>
          <w:rFonts w:ascii="Liberation Serif" w:hAnsi="Liberation Serif" w:cs="Liberation Serif"/>
          <w:szCs w:val="28"/>
        </w:rPr>
        <w:t xml:space="preserve"> и</w:t>
      </w:r>
      <w:r w:rsidR="00D33CF3" w:rsidRPr="00D91BD9">
        <w:rPr>
          <w:rFonts w:ascii="Liberation Serif" w:hAnsi="Liberation Serif" w:cs="Liberation Serif"/>
          <w:szCs w:val="28"/>
        </w:rPr>
        <w:t xml:space="preserve"> барсука</w:t>
      </w:r>
      <w:r w:rsidR="003F03D2" w:rsidRPr="00D91BD9">
        <w:rPr>
          <w:rFonts w:ascii="Liberation Serif" w:hAnsi="Liberation Serif" w:cs="Liberation Serif"/>
          <w:szCs w:val="28"/>
        </w:rPr>
        <w:t xml:space="preserve"> </w:t>
      </w:r>
      <w:r w:rsidR="00CB1153" w:rsidRPr="00D91BD9">
        <w:rPr>
          <w:rFonts w:ascii="Liberation Serif" w:hAnsi="Liberation Serif" w:cs="Liberation Serif"/>
          <w:szCs w:val="28"/>
        </w:rPr>
        <w:t>для</w:t>
      </w:r>
      <w:r w:rsidR="00D33CF3" w:rsidRPr="00D91BD9">
        <w:rPr>
          <w:rFonts w:ascii="Liberation Serif" w:hAnsi="Liberation Serif" w:cs="Liberation Serif"/>
          <w:szCs w:val="28"/>
        </w:rPr>
        <w:t xml:space="preserve"> Свердлов</w:t>
      </w:r>
      <w:r w:rsidR="008E3350" w:rsidRPr="00D91BD9">
        <w:rPr>
          <w:rFonts w:ascii="Liberation Serif" w:hAnsi="Liberation Serif" w:cs="Liberation Serif"/>
          <w:szCs w:val="28"/>
        </w:rPr>
        <w:t xml:space="preserve">ской области </w:t>
      </w:r>
      <w:r w:rsidR="00877F95">
        <w:rPr>
          <w:rFonts w:ascii="Liberation Serif" w:hAnsi="Liberation Serif" w:cs="Liberation Serif"/>
          <w:szCs w:val="28"/>
        </w:rPr>
        <w:t xml:space="preserve">на период с </w:t>
      </w:r>
      <w:r w:rsidR="00CB1153" w:rsidRPr="00D91BD9">
        <w:rPr>
          <w:rFonts w:ascii="Liberation Serif" w:hAnsi="Liberation Serif" w:cs="Liberation Serif"/>
          <w:szCs w:val="28"/>
        </w:rPr>
        <w:t>1 августа 201</w:t>
      </w:r>
      <w:r w:rsidR="00594072" w:rsidRPr="00D91BD9">
        <w:rPr>
          <w:rFonts w:ascii="Liberation Serif" w:hAnsi="Liberation Serif" w:cs="Liberation Serif"/>
          <w:szCs w:val="28"/>
        </w:rPr>
        <w:t>9</w:t>
      </w:r>
      <w:r w:rsidR="00CB1153" w:rsidRPr="00D91BD9">
        <w:rPr>
          <w:rFonts w:ascii="Liberation Serif" w:hAnsi="Liberation Serif" w:cs="Liberation Serif"/>
          <w:szCs w:val="28"/>
        </w:rPr>
        <w:t xml:space="preserve"> года </w:t>
      </w:r>
      <w:r w:rsidR="00D91BD9">
        <w:rPr>
          <w:rFonts w:ascii="Liberation Serif" w:hAnsi="Liberation Serif" w:cs="Liberation Serif"/>
          <w:szCs w:val="28"/>
        </w:rPr>
        <w:t xml:space="preserve">                    </w:t>
      </w:r>
      <w:r w:rsidR="00877F95">
        <w:rPr>
          <w:rFonts w:ascii="Liberation Serif" w:hAnsi="Liberation Serif" w:cs="Liberation Serif"/>
          <w:szCs w:val="28"/>
        </w:rPr>
        <w:t xml:space="preserve">по </w:t>
      </w:r>
      <w:r w:rsidR="00CB1153" w:rsidRPr="00D91BD9">
        <w:rPr>
          <w:rFonts w:ascii="Liberation Serif" w:hAnsi="Liberation Serif" w:cs="Liberation Serif"/>
          <w:szCs w:val="28"/>
        </w:rPr>
        <w:t>1 августа 20</w:t>
      </w:r>
      <w:r w:rsidR="00594072" w:rsidRPr="00D91BD9">
        <w:rPr>
          <w:rFonts w:ascii="Liberation Serif" w:hAnsi="Liberation Serif" w:cs="Liberation Serif"/>
          <w:szCs w:val="28"/>
        </w:rPr>
        <w:t>20</w:t>
      </w:r>
      <w:r w:rsidR="00CB1153" w:rsidRPr="00D91BD9">
        <w:rPr>
          <w:rFonts w:ascii="Liberation Serif" w:hAnsi="Liberation Serif" w:cs="Liberation Serif"/>
          <w:szCs w:val="28"/>
        </w:rPr>
        <w:t xml:space="preserve"> года</w:t>
      </w:r>
      <w:r w:rsidR="00473947" w:rsidRPr="00D91BD9">
        <w:rPr>
          <w:rFonts w:ascii="Liberation Serif" w:hAnsi="Liberation Serif" w:cs="Liberation Serif"/>
          <w:szCs w:val="28"/>
        </w:rPr>
        <w:t>»</w:t>
      </w:r>
      <w:r w:rsidR="00D33CF3" w:rsidRPr="00D91BD9">
        <w:rPr>
          <w:rFonts w:ascii="Liberation Serif" w:hAnsi="Liberation Serif" w:cs="Liberation Serif"/>
          <w:szCs w:val="28"/>
        </w:rPr>
        <w:t>,</w:t>
      </w:r>
      <w:r w:rsidR="005E4DEE" w:rsidRPr="00D91BD9">
        <w:rPr>
          <w:rFonts w:ascii="Liberation Serif" w:hAnsi="Liberation Serif" w:cs="Liberation Serif"/>
          <w:szCs w:val="28"/>
        </w:rPr>
        <w:t xml:space="preserve"> </w:t>
      </w:r>
      <w:r w:rsidRPr="00D91BD9">
        <w:rPr>
          <w:rFonts w:ascii="Liberation Serif" w:hAnsi="Liberation Serif" w:cs="Liberation Serif"/>
          <w:szCs w:val="28"/>
        </w:rPr>
        <w:t xml:space="preserve">в целях </w:t>
      </w:r>
      <w:r w:rsidR="00BC7D9D" w:rsidRPr="00D91BD9">
        <w:rPr>
          <w:rFonts w:ascii="Liberation Serif" w:hAnsi="Liberation Serif" w:cs="Liberation Serif"/>
          <w:szCs w:val="28"/>
        </w:rPr>
        <w:t>рационального использования</w:t>
      </w:r>
      <w:r w:rsidR="003F03D2" w:rsidRPr="00D91BD9">
        <w:rPr>
          <w:rFonts w:ascii="Liberation Serif" w:hAnsi="Liberation Serif" w:cs="Liberation Serif"/>
          <w:szCs w:val="28"/>
        </w:rPr>
        <w:t xml:space="preserve"> </w:t>
      </w:r>
      <w:r w:rsidRPr="00D91BD9">
        <w:rPr>
          <w:rFonts w:ascii="Liberation Serif" w:hAnsi="Liberation Serif" w:cs="Liberation Serif"/>
          <w:szCs w:val="28"/>
        </w:rPr>
        <w:t>и</w:t>
      </w:r>
      <w:r w:rsidR="00BC7D9D" w:rsidRPr="00D91BD9">
        <w:rPr>
          <w:rFonts w:ascii="Liberation Serif" w:hAnsi="Liberation Serif" w:cs="Liberation Serif"/>
          <w:szCs w:val="28"/>
        </w:rPr>
        <w:t xml:space="preserve"> обеспечения</w:t>
      </w:r>
      <w:r w:rsidRPr="00D91BD9">
        <w:rPr>
          <w:rFonts w:ascii="Liberation Serif" w:hAnsi="Liberation Serif" w:cs="Liberation Serif"/>
          <w:szCs w:val="28"/>
        </w:rPr>
        <w:t xml:space="preserve"> воспроизводства </w:t>
      </w:r>
      <w:r w:rsidR="00BC7D9D" w:rsidRPr="00D91BD9">
        <w:rPr>
          <w:rFonts w:ascii="Liberation Serif" w:hAnsi="Liberation Serif" w:cs="Liberation Serif"/>
          <w:szCs w:val="28"/>
        </w:rPr>
        <w:t xml:space="preserve">охотничьих ресурсов на территории </w:t>
      </w:r>
      <w:r w:rsidRPr="00D91BD9">
        <w:rPr>
          <w:rFonts w:ascii="Liberation Serif" w:hAnsi="Liberation Serif" w:cs="Liberation Serif"/>
          <w:szCs w:val="28"/>
        </w:rPr>
        <w:t>Свердловской области</w:t>
      </w:r>
      <w:r w:rsidR="00545250" w:rsidRPr="00D91BD9">
        <w:rPr>
          <w:rFonts w:ascii="Liberation Serif" w:hAnsi="Liberation Serif" w:cs="Liberation Serif"/>
          <w:szCs w:val="28"/>
        </w:rPr>
        <w:t xml:space="preserve"> </w:t>
      </w:r>
    </w:p>
    <w:p w:rsidR="00545250" w:rsidRPr="00D91BD9" w:rsidRDefault="00BC7D9D" w:rsidP="00ED7767">
      <w:pPr>
        <w:spacing w:line="233" w:lineRule="auto"/>
        <w:ind w:firstLine="0"/>
        <w:contextualSpacing/>
        <w:rPr>
          <w:rFonts w:ascii="Liberation Serif" w:hAnsi="Liberation Serif" w:cs="Liberation Serif"/>
          <w:b/>
          <w:caps/>
          <w:szCs w:val="28"/>
        </w:rPr>
      </w:pPr>
      <w:r w:rsidRPr="00D91BD9">
        <w:rPr>
          <w:rFonts w:ascii="Liberation Serif" w:hAnsi="Liberation Serif" w:cs="Liberation Serif"/>
          <w:b/>
          <w:szCs w:val="28"/>
        </w:rPr>
        <w:t>ПОСТАНОВЛЯЮ</w:t>
      </w:r>
      <w:r w:rsidR="00545250" w:rsidRPr="00D91BD9">
        <w:rPr>
          <w:rFonts w:ascii="Liberation Serif" w:hAnsi="Liberation Serif" w:cs="Liberation Serif"/>
          <w:szCs w:val="28"/>
        </w:rPr>
        <w:t>:</w:t>
      </w:r>
    </w:p>
    <w:p w:rsidR="00BC7D9D" w:rsidRPr="00D91BD9" w:rsidRDefault="000E3B26" w:rsidP="00ED7767">
      <w:pPr>
        <w:pStyle w:val="aa"/>
        <w:tabs>
          <w:tab w:val="left" w:pos="709"/>
          <w:tab w:val="left" w:pos="1134"/>
        </w:tabs>
        <w:spacing w:line="233" w:lineRule="auto"/>
        <w:ind w:firstLine="709"/>
        <w:contextualSpacing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 xml:space="preserve">1. </w:t>
      </w:r>
      <w:r w:rsidR="00BC7D9D" w:rsidRPr="00D91BD9">
        <w:rPr>
          <w:rFonts w:ascii="Liberation Serif" w:hAnsi="Liberation Serif" w:cs="Liberation Serif"/>
          <w:szCs w:val="28"/>
        </w:rPr>
        <w:t>Утвердить лимиты добычи</w:t>
      </w:r>
      <w:r w:rsidR="00263D1A" w:rsidRPr="00D91BD9">
        <w:rPr>
          <w:rFonts w:ascii="Liberation Serif" w:hAnsi="Liberation Serif" w:cs="Liberation Serif"/>
          <w:szCs w:val="28"/>
        </w:rPr>
        <w:t xml:space="preserve"> </w:t>
      </w:r>
      <w:r w:rsidR="00116337" w:rsidRPr="00D91BD9">
        <w:rPr>
          <w:rFonts w:ascii="Liberation Serif" w:hAnsi="Liberation Serif" w:cs="Liberation Serif"/>
          <w:szCs w:val="28"/>
        </w:rPr>
        <w:t>охотничьих ресурсов</w:t>
      </w:r>
      <w:r w:rsidR="00263D1A" w:rsidRPr="00D91BD9">
        <w:rPr>
          <w:rFonts w:ascii="Liberation Serif" w:hAnsi="Liberation Serif" w:cs="Liberation Serif"/>
          <w:szCs w:val="28"/>
        </w:rPr>
        <w:t xml:space="preserve"> для Свердловской области</w:t>
      </w:r>
      <w:r w:rsidR="005E4DEE" w:rsidRPr="00D91BD9">
        <w:rPr>
          <w:rFonts w:ascii="Liberation Serif" w:hAnsi="Liberation Serif" w:cs="Liberation Serif"/>
          <w:szCs w:val="28"/>
        </w:rPr>
        <w:t xml:space="preserve"> </w:t>
      </w:r>
      <w:r w:rsidR="00263D1A" w:rsidRPr="00D91BD9">
        <w:rPr>
          <w:rFonts w:ascii="Liberation Serif" w:hAnsi="Liberation Serif" w:cs="Liberation Serif"/>
          <w:szCs w:val="28"/>
        </w:rPr>
        <w:t>на п</w:t>
      </w:r>
      <w:r w:rsidR="00D33CF3" w:rsidRPr="00D91BD9">
        <w:rPr>
          <w:rFonts w:ascii="Liberation Serif" w:hAnsi="Liberation Serif" w:cs="Liberation Serif"/>
          <w:szCs w:val="28"/>
        </w:rPr>
        <w:t>ериод с 1 августа 201</w:t>
      </w:r>
      <w:r w:rsidR="00594072" w:rsidRPr="00D91BD9">
        <w:rPr>
          <w:rFonts w:ascii="Liberation Serif" w:hAnsi="Liberation Serif" w:cs="Liberation Serif"/>
          <w:szCs w:val="28"/>
        </w:rPr>
        <w:t>9</w:t>
      </w:r>
      <w:r w:rsidR="00D33CF3" w:rsidRPr="00D91BD9">
        <w:rPr>
          <w:rFonts w:ascii="Liberation Serif" w:hAnsi="Liberation Serif" w:cs="Liberation Serif"/>
          <w:szCs w:val="28"/>
        </w:rPr>
        <w:t xml:space="preserve"> года по </w:t>
      </w:r>
      <w:r w:rsidR="008E3350" w:rsidRPr="00D91BD9">
        <w:rPr>
          <w:rFonts w:ascii="Liberation Serif" w:hAnsi="Liberation Serif" w:cs="Liberation Serif"/>
          <w:szCs w:val="28"/>
        </w:rPr>
        <w:t>1 августа 20</w:t>
      </w:r>
      <w:r w:rsidR="00594072" w:rsidRPr="00D91BD9">
        <w:rPr>
          <w:rFonts w:ascii="Liberation Serif" w:hAnsi="Liberation Serif" w:cs="Liberation Serif"/>
          <w:szCs w:val="28"/>
        </w:rPr>
        <w:t>20</w:t>
      </w:r>
      <w:r w:rsidR="00CB3FB1" w:rsidRPr="00D91BD9">
        <w:rPr>
          <w:rFonts w:ascii="Liberation Serif" w:hAnsi="Liberation Serif" w:cs="Liberation Serif"/>
          <w:szCs w:val="28"/>
        </w:rPr>
        <w:t xml:space="preserve"> года</w:t>
      </w:r>
      <w:r w:rsidR="00116337" w:rsidRPr="00D91BD9">
        <w:rPr>
          <w:rFonts w:ascii="Liberation Serif" w:hAnsi="Liberation Serif" w:cs="Liberation Serif"/>
          <w:szCs w:val="28"/>
        </w:rPr>
        <w:t>:</w:t>
      </w:r>
    </w:p>
    <w:p w:rsidR="00116337" w:rsidRPr="00D91BD9" w:rsidRDefault="00F72733" w:rsidP="00ED7767">
      <w:pPr>
        <w:pStyle w:val="aa"/>
        <w:numPr>
          <w:ilvl w:val="0"/>
          <w:numId w:val="9"/>
        </w:numPr>
        <w:tabs>
          <w:tab w:val="left" w:pos="1134"/>
        </w:tabs>
        <w:spacing w:line="233" w:lineRule="auto"/>
        <w:ind w:left="0" w:firstLine="709"/>
        <w:contextualSpacing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>лимит добычи бурых медведей для Свердловской об</w:t>
      </w:r>
      <w:r w:rsidR="008E3350" w:rsidRPr="00D91BD9">
        <w:rPr>
          <w:rFonts w:ascii="Liberation Serif" w:hAnsi="Liberation Serif" w:cs="Liberation Serif"/>
          <w:szCs w:val="28"/>
        </w:rPr>
        <w:t xml:space="preserve">ласти на период </w:t>
      </w:r>
      <w:r w:rsidR="000E3B26" w:rsidRPr="00D91BD9">
        <w:rPr>
          <w:rFonts w:ascii="Liberation Serif" w:hAnsi="Liberation Serif" w:cs="Liberation Serif"/>
          <w:szCs w:val="28"/>
        </w:rPr>
        <w:br/>
      </w:r>
      <w:r w:rsidR="008E3350" w:rsidRPr="00D91BD9">
        <w:rPr>
          <w:rFonts w:ascii="Liberation Serif" w:hAnsi="Liberation Serif" w:cs="Liberation Serif"/>
          <w:szCs w:val="28"/>
        </w:rPr>
        <w:t>с 1 августа 201</w:t>
      </w:r>
      <w:r w:rsidR="00594072" w:rsidRPr="00D91BD9">
        <w:rPr>
          <w:rFonts w:ascii="Liberation Serif" w:hAnsi="Liberation Serif" w:cs="Liberation Serif"/>
          <w:szCs w:val="28"/>
        </w:rPr>
        <w:t>9</w:t>
      </w:r>
      <w:r w:rsidR="008E3350" w:rsidRPr="00D91BD9">
        <w:rPr>
          <w:rFonts w:ascii="Liberation Serif" w:hAnsi="Liberation Serif" w:cs="Liberation Serif"/>
          <w:szCs w:val="28"/>
        </w:rPr>
        <w:t xml:space="preserve"> года по 1 августа 20</w:t>
      </w:r>
      <w:r w:rsidR="00594072" w:rsidRPr="00D91BD9">
        <w:rPr>
          <w:rFonts w:ascii="Liberation Serif" w:hAnsi="Liberation Serif" w:cs="Liberation Serif"/>
          <w:szCs w:val="28"/>
        </w:rPr>
        <w:t>20</w:t>
      </w:r>
      <w:r w:rsidRPr="00D91BD9">
        <w:rPr>
          <w:rFonts w:ascii="Liberation Serif" w:hAnsi="Liberation Serif" w:cs="Liberation Serif"/>
          <w:szCs w:val="28"/>
        </w:rPr>
        <w:t xml:space="preserve"> года (прилагается</w:t>
      </w:r>
      <w:r w:rsidR="00116337" w:rsidRPr="00D91BD9">
        <w:rPr>
          <w:rFonts w:ascii="Liberation Serif" w:hAnsi="Liberation Serif" w:cs="Liberation Serif"/>
          <w:szCs w:val="28"/>
        </w:rPr>
        <w:t>);</w:t>
      </w:r>
    </w:p>
    <w:p w:rsidR="00CB3FB1" w:rsidRPr="00D91BD9" w:rsidRDefault="008E3350" w:rsidP="00ED7767">
      <w:pPr>
        <w:pStyle w:val="aa"/>
        <w:numPr>
          <w:ilvl w:val="0"/>
          <w:numId w:val="9"/>
        </w:numPr>
        <w:tabs>
          <w:tab w:val="left" w:pos="1134"/>
        </w:tabs>
        <w:spacing w:line="233" w:lineRule="auto"/>
        <w:ind w:left="0" w:firstLine="709"/>
        <w:contextualSpacing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 xml:space="preserve">лимит добычи барсуков для Свердловской области на период </w:t>
      </w:r>
      <w:r w:rsidR="000E3B26" w:rsidRPr="00D91BD9">
        <w:rPr>
          <w:rFonts w:ascii="Liberation Serif" w:hAnsi="Liberation Serif" w:cs="Liberation Serif"/>
          <w:szCs w:val="28"/>
        </w:rPr>
        <w:br/>
      </w:r>
      <w:r w:rsidR="000B61B1" w:rsidRPr="00D91BD9">
        <w:rPr>
          <w:rFonts w:ascii="Liberation Serif" w:hAnsi="Liberation Serif" w:cs="Liberation Serif"/>
          <w:szCs w:val="28"/>
        </w:rPr>
        <w:t xml:space="preserve">с </w:t>
      </w:r>
      <w:r w:rsidR="00D93A39" w:rsidRPr="00D91BD9">
        <w:rPr>
          <w:rFonts w:ascii="Liberation Serif" w:hAnsi="Liberation Serif" w:cs="Liberation Serif"/>
          <w:szCs w:val="28"/>
        </w:rPr>
        <w:t>1 августа 201</w:t>
      </w:r>
      <w:r w:rsidR="00594072" w:rsidRPr="00D91BD9">
        <w:rPr>
          <w:rFonts w:ascii="Liberation Serif" w:hAnsi="Liberation Serif" w:cs="Liberation Serif"/>
          <w:szCs w:val="28"/>
        </w:rPr>
        <w:t>9</w:t>
      </w:r>
      <w:r w:rsidR="000B61B1" w:rsidRPr="00D91BD9">
        <w:rPr>
          <w:rFonts w:ascii="Liberation Serif" w:hAnsi="Liberation Serif" w:cs="Liberation Serif"/>
          <w:szCs w:val="28"/>
        </w:rPr>
        <w:t xml:space="preserve"> года по </w:t>
      </w:r>
      <w:r w:rsidR="00D93A39" w:rsidRPr="00D91BD9">
        <w:rPr>
          <w:rFonts w:ascii="Liberation Serif" w:hAnsi="Liberation Serif" w:cs="Liberation Serif"/>
          <w:szCs w:val="28"/>
        </w:rPr>
        <w:t>1 августа 20</w:t>
      </w:r>
      <w:r w:rsidR="00594072" w:rsidRPr="00D91BD9">
        <w:rPr>
          <w:rFonts w:ascii="Liberation Serif" w:hAnsi="Liberation Serif" w:cs="Liberation Serif"/>
          <w:szCs w:val="28"/>
        </w:rPr>
        <w:t>20</w:t>
      </w:r>
      <w:r w:rsidR="000B61B1" w:rsidRPr="00D91BD9">
        <w:rPr>
          <w:rFonts w:ascii="Liberation Serif" w:hAnsi="Liberation Serif" w:cs="Liberation Serif"/>
          <w:szCs w:val="28"/>
        </w:rPr>
        <w:t xml:space="preserve"> года </w:t>
      </w:r>
      <w:r w:rsidRPr="00D91BD9">
        <w:rPr>
          <w:rFonts w:ascii="Liberation Serif" w:hAnsi="Liberation Serif" w:cs="Liberation Serif"/>
          <w:szCs w:val="28"/>
        </w:rPr>
        <w:t>(прилагается)</w:t>
      </w:r>
      <w:r w:rsidR="00CA684E" w:rsidRPr="00D91BD9">
        <w:rPr>
          <w:rFonts w:ascii="Liberation Serif" w:hAnsi="Liberation Serif" w:cs="Liberation Serif"/>
          <w:szCs w:val="28"/>
        </w:rPr>
        <w:t>.</w:t>
      </w:r>
    </w:p>
    <w:p w:rsidR="008E3350" w:rsidRPr="00D91BD9" w:rsidRDefault="000E3B26" w:rsidP="00ED7767">
      <w:pPr>
        <w:pStyle w:val="aa"/>
        <w:tabs>
          <w:tab w:val="left" w:pos="0"/>
        </w:tabs>
        <w:spacing w:line="233" w:lineRule="auto"/>
        <w:ind w:firstLine="709"/>
        <w:contextualSpacing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 xml:space="preserve">2. </w:t>
      </w:r>
      <w:r w:rsidR="008E3350" w:rsidRPr="00D91BD9">
        <w:rPr>
          <w:rFonts w:ascii="Liberation Serif" w:hAnsi="Liberation Serif" w:cs="Liberation Serif"/>
          <w:szCs w:val="28"/>
        </w:rPr>
        <w:t xml:space="preserve">Контроль за </w:t>
      </w:r>
      <w:r w:rsidR="006E1471" w:rsidRPr="00D91BD9">
        <w:rPr>
          <w:rFonts w:ascii="Liberation Serif" w:hAnsi="Liberation Serif" w:cs="Liberation Serif"/>
          <w:szCs w:val="28"/>
        </w:rPr>
        <w:t>ис</w:t>
      </w:r>
      <w:r w:rsidR="008E3350" w:rsidRPr="00D91BD9">
        <w:rPr>
          <w:rFonts w:ascii="Liberation Serif" w:hAnsi="Liberation Serif" w:cs="Liberation Serif"/>
          <w:szCs w:val="28"/>
        </w:rPr>
        <w:t xml:space="preserve">полнением </w:t>
      </w:r>
      <w:r w:rsidRPr="00D91BD9">
        <w:rPr>
          <w:rFonts w:ascii="Liberation Serif" w:hAnsi="Liberation Serif" w:cs="Liberation Serif"/>
          <w:szCs w:val="28"/>
        </w:rPr>
        <w:t>настоящего указа</w:t>
      </w:r>
      <w:r w:rsidR="008E3350" w:rsidRPr="00D91BD9">
        <w:rPr>
          <w:rFonts w:ascii="Liberation Serif" w:hAnsi="Liberation Serif" w:cs="Liberation Serif"/>
          <w:szCs w:val="28"/>
        </w:rPr>
        <w:t xml:space="preserve"> возложить на </w:t>
      </w:r>
      <w:r w:rsidRPr="00D91BD9">
        <w:rPr>
          <w:rFonts w:ascii="Liberation Serif" w:hAnsi="Liberation Serif" w:cs="Liberation Serif"/>
          <w:szCs w:val="28"/>
        </w:rPr>
        <w:t>Д</w:t>
      </w:r>
      <w:r w:rsidR="008E3350" w:rsidRPr="00D91BD9">
        <w:rPr>
          <w:rFonts w:ascii="Liberation Serif" w:hAnsi="Liberation Serif" w:cs="Liberation Serif"/>
          <w:szCs w:val="28"/>
        </w:rPr>
        <w:t>иректора Департамента по охране, контролю и регулированию использования животного мира Свердловской области</w:t>
      </w:r>
      <w:r w:rsidR="00A4273D" w:rsidRPr="00D91BD9">
        <w:rPr>
          <w:rFonts w:ascii="Liberation Serif" w:hAnsi="Liberation Serif" w:cs="Liberation Serif"/>
          <w:szCs w:val="28"/>
        </w:rPr>
        <w:t xml:space="preserve"> </w:t>
      </w:r>
      <w:r w:rsidR="001F0329" w:rsidRPr="00D91BD9">
        <w:rPr>
          <w:rFonts w:ascii="Liberation Serif" w:hAnsi="Liberation Serif" w:cs="Liberation Serif"/>
          <w:szCs w:val="28"/>
        </w:rPr>
        <w:t>– главного государственного инспектора Свердловской области</w:t>
      </w:r>
      <w:r w:rsidR="00A4273D" w:rsidRPr="00D91BD9">
        <w:rPr>
          <w:rFonts w:ascii="Liberation Serif" w:hAnsi="Liberation Serif" w:cs="Liberation Serif"/>
          <w:szCs w:val="28"/>
        </w:rPr>
        <w:t xml:space="preserve"> А.К. Кузнецова.</w:t>
      </w:r>
    </w:p>
    <w:p w:rsidR="00983B6A" w:rsidRPr="00D91BD9" w:rsidRDefault="00983B6A" w:rsidP="00ED7767">
      <w:pPr>
        <w:pStyle w:val="ConsPlusNormal"/>
        <w:spacing w:line="233" w:lineRule="auto"/>
        <w:ind w:firstLine="709"/>
        <w:jc w:val="both"/>
        <w:rPr>
          <w:rFonts w:ascii="Liberation Serif" w:hAnsi="Liberation Serif" w:cs="Liberation Serif"/>
        </w:rPr>
      </w:pPr>
      <w:r w:rsidRPr="00D91BD9">
        <w:rPr>
          <w:rFonts w:ascii="Liberation Serif" w:hAnsi="Liberation Serif" w:cs="Liberation Serif"/>
        </w:rPr>
        <w:t xml:space="preserve">3. </w:t>
      </w:r>
      <w:r w:rsidR="006E1471" w:rsidRPr="00D91BD9">
        <w:rPr>
          <w:rFonts w:ascii="Liberation Serif" w:hAnsi="Liberation Serif" w:cs="Liberation Serif"/>
        </w:rPr>
        <w:t>Настоящий указ вступает в силу со дня его официального опубликования.</w:t>
      </w:r>
    </w:p>
    <w:p w:rsidR="00905C90" w:rsidRPr="00D91BD9" w:rsidRDefault="00983B6A" w:rsidP="00ED7767">
      <w:pPr>
        <w:autoSpaceDE w:val="0"/>
        <w:autoSpaceDN w:val="0"/>
        <w:adjustRightInd w:val="0"/>
        <w:spacing w:line="233" w:lineRule="auto"/>
        <w:ind w:firstLine="709"/>
        <w:contextualSpacing/>
        <w:outlineLvl w:val="0"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>4</w:t>
      </w:r>
      <w:r w:rsidR="00905C90" w:rsidRPr="00D91BD9">
        <w:rPr>
          <w:rFonts w:ascii="Liberation Serif" w:hAnsi="Liberation Serif" w:cs="Liberation Serif"/>
          <w:szCs w:val="28"/>
        </w:rPr>
        <w:t xml:space="preserve">. </w:t>
      </w:r>
      <w:r w:rsidR="006E1471" w:rsidRPr="00D91BD9">
        <w:rPr>
          <w:rFonts w:ascii="Liberation Serif" w:hAnsi="Liberation Serif" w:cs="Liberation Serif"/>
          <w:szCs w:val="28"/>
        </w:rPr>
        <w:t>Настоящий указ опубликовать на «Официальном интернет-портале правовой информации Свердловской области» (www.pravo.gov66.ru).</w:t>
      </w:r>
    </w:p>
    <w:p w:rsidR="00AD1148" w:rsidRPr="00D91BD9" w:rsidRDefault="00AD1148" w:rsidP="00ED7767">
      <w:pPr>
        <w:pStyle w:val="aa"/>
        <w:tabs>
          <w:tab w:val="left" w:pos="993"/>
        </w:tabs>
        <w:spacing w:line="233" w:lineRule="auto"/>
        <w:ind w:left="705" w:firstLine="0"/>
        <w:contextualSpacing/>
        <w:rPr>
          <w:rFonts w:ascii="Liberation Serif" w:hAnsi="Liberation Serif" w:cs="Liberation Serif"/>
          <w:szCs w:val="28"/>
        </w:rPr>
      </w:pPr>
    </w:p>
    <w:p w:rsidR="00AA4326" w:rsidRPr="00D91BD9" w:rsidRDefault="00AA4326" w:rsidP="00ED7767">
      <w:pPr>
        <w:pStyle w:val="aa"/>
        <w:tabs>
          <w:tab w:val="left" w:pos="993"/>
        </w:tabs>
        <w:spacing w:line="233" w:lineRule="auto"/>
        <w:ind w:left="705" w:firstLine="0"/>
        <w:contextualSpacing/>
        <w:rPr>
          <w:rFonts w:ascii="Liberation Serif" w:hAnsi="Liberation Serif" w:cs="Liberation Serif"/>
          <w:szCs w:val="28"/>
        </w:rPr>
      </w:pPr>
    </w:p>
    <w:p w:rsidR="00D91BD9" w:rsidRDefault="007951AA" w:rsidP="005E4DEE">
      <w:pPr>
        <w:spacing w:line="233" w:lineRule="auto"/>
        <w:ind w:firstLine="0"/>
        <w:contextualSpacing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>Губернатор</w:t>
      </w:r>
      <w:r w:rsidR="005E4DEE" w:rsidRPr="00D91BD9">
        <w:rPr>
          <w:rFonts w:ascii="Liberation Serif" w:hAnsi="Liberation Serif" w:cs="Liberation Serif"/>
          <w:szCs w:val="28"/>
        </w:rPr>
        <w:t xml:space="preserve"> </w:t>
      </w:r>
    </w:p>
    <w:p w:rsidR="002649E3" w:rsidRPr="00D91BD9" w:rsidRDefault="007951AA" w:rsidP="005E4DEE">
      <w:pPr>
        <w:spacing w:line="233" w:lineRule="auto"/>
        <w:ind w:firstLine="0"/>
        <w:contextualSpacing/>
        <w:rPr>
          <w:rFonts w:ascii="Liberation Serif" w:hAnsi="Liberation Serif" w:cs="Liberation Serif"/>
          <w:szCs w:val="28"/>
        </w:rPr>
      </w:pPr>
      <w:r w:rsidRPr="00D91BD9">
        <w:rPr>
          <w:rFonts w:ascii="Liberation Serif" w:hAnsi="Liberation Serif" w:cs="Liberation Serif"/>
          <w:szCs w:val="28"/>
        </w:rPr>
        <w:t xml:space="preserve">Свердловской области   </w:t>
      </w:r>
      <w:r w:rsidR="00D91BD9">
        <w:rPr>
          <w:rFonts w:ascii="Liberation Serif" w:hAnsi="Liberation Serif" w:cs="Liberation Serif"/>
          <w:szCs w:val="28"/>
        </w:rPr>
        <w:t xml:space="preserve">                          </w:t>
      </w:r>
      <w:r w:rsidRPr="00D91BD9">
        <w:rPr>
          <w:rFonts w:ascii="Liberation Serif" w:hAnsi="Liberation Serif" w:cs="Liberation Serif"/>
          <w:szCs w:val="28"/>
        </w:rPr>
        <w:t xml:space="preserve">            </w:t>
      </w:r>
      <w:r w:rsidR="005E4DEE" w:rsidRPr="00D91BD9">
        <w:rPr>
          <w:rFonts w:ascii="Liberation Serif" w:hAnsi="Liberation Serif" w:cs="Liberation Serif"/>
          <w:szCs w:val="28"/>
        </w:rPr>
        <w:t xml:space="preserve"> </w:t>
      </w:r>
      <w:r w:rsidR="003F03D2" w:rsidRPr="00D91BD9">
        <w:rPr>
          <w:rFonts w:ascii="Liberation Serif" w:hAnsi="Liberation Serif" w:cs="Liberation Serif"/>
          <w:szCs w:val="28"/>
        </w:rPr>
        <w:t xml:space="preserve">    </w:t>
      </w:r>
      <w:r w:rsidRPr="00D91BD9">
        <w:rPr>
          <w:rFonts w:ascii="Liberation Serif" w:hAnsi="Liberation Serif" w:cs="Liberation Serif"/>
          <w:szCs w:val="28"/>
        </w:rPr>
        <w:t xml:space="preserve">    </w:t>
      </w:r>
      <w:r w:rsidR="00AD1148" w:rsidRPr="00D91BD9">
        <w:rPr>
          <w:rFonts w:ascii="Liberation Serif" w:hAnsi="Liberation Serif" w:cs="Liberation Serif"/>
          <w:szCs w:val="28"/>
        </w:rPr>
        <w:t xml:space="preserve">       </w:t>
      </w:r>
      <w:r w:rsidR="00D91BD9">
        <w:rPr>
          <w:rFonts w:ascii="Liberation Serif" w:hAnsi="Liberation Serif" w:cs="Liberation Serif"/>
          <w:szCs w:val="28"/>
        </w:rPr>
        <w:t xml:space="preserve">                    </w:t>
      </w:r>
      <w:r w:rsidRPr="00D91BD9">
        <w:rPr>
          <w:rFonts w:ascii="Liberation Serif" w:hAnsi="Liberation Serif" w:cs="Liberation Serif"/>
          <w:szCs w:val="28"/>
        </w:rPr>
        <w:t xml:space="preserve">Е.В. </w:t>
      </w:r>
      <w:proofErr w:type="spellStart"/>
      <w:r w:rsidRPr="00D91BD9">
        <w:rPr>
          <w:rFonts w:ascii="Liberation Serif" w:hAnsi="Liberation Serif" w:cs="Liberation Serif"/>
          <w:szCs w:val="28"/>
        </w:rPr>
        <w:t>Куйвашев</w:t>
      </w:r>
      <w:proofErr w:type="spellEnd"/>
    </w:p>
    <w:p w:rsidR="005E4DEE" w:rsidRPr="00594072" w:rsidRDefault="005E4DEE" w:rsidP="006D0390">
      <w:pPr>
        <w:ind w:left="5387" w:firstLine="0"/>
        <w:jc w:val="left"/>
        <w:rPr>
          <w:rFonts w:ascii="Liberation Serif" w:hAnsi="Liberation Serif" w:cs="Liberation Serif"/>
          <w:szCs w:val="28"/>
        </w:rPr>
      </w:pPr>
    </w:p>
    <w:p w:rsidR="001F0329" w:rsidRPr="00594072" w:rsidRDefault="001F0329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  <w:r w:rsidRPr="00594072">
        <w:rPr>
          <w:rFonts w:ascii="Liberation Serif" w:hAnsi="Liberation Serif" w:cs="Liberation Serif"/>
          <w:sz w:val="24"/>
          <w:szCs w:val="24"/>
        </w:rPr>
        <w:lastRenderedPageBreak/>
        <w:t>УТВЕРЖД</w:t>
      </w:r>
      <w:r w:rsidR="00AC7072">
        <w:rPr>
          <w:rFonts w:ascii="Liberation Serif" w:hAnsi="Liberation Serif" w:cs="Liberation Serif"/>
          <w:sz w:val="24"/>
          <w:szCs w:val="24"/>
        </w:rPr>
        <w:t>Е</w:t>
      </w:r>
      <w:r w:rsidRPr="00594072">
        <w:rPr>
          <w:rFonts w:ascii="Liberation Serif" w:hAnsi="Liberation Serif" w:cs="Liberation Serif"/>
          <w:sz w:val="24"/>
          <w:szCs w:val="24"/>
        </w:rPr>
        <w:t xml:space="preserve">Н </w:t>
      </w:r>
    </w:p>
    <w:p w:rsidR="001F0329" w:rsidRPr="00594072" w:rsidRDefault="001F0329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594072">
        <w:rPr>
          <w:rFonts w:ascii="Liberation Serif" w:hAnsi="Liberation Serif" w:cs="Liberation Serif"/>
          <w:sz w:val="24"/>
          <w:szCs w:val="24"/>
        </w:rPr>
        <w:t xml:space="preserve">Указом Губернатора </w:t>
      </w:r>
    </w:p>
    <w:p w:rsidR="001F0329" w:rsidRPr="00594072" w:rsidRDefault="001F0329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594072">
        <w:rPr>
          <w:rFonts w:ascii="Liberation Serif" w:hAnsi="Liberation Serif" w:cs="Liberation Serif"/>
          <w:sz w:val="24"/>
          <w:szCs w:val="24"/>
        </w:rPr>
        <w:t>Свердловской области</w:t>
      </w:r>
    </w:p>
    <w:p w:rsidR="001F0329" w:rsidRPr="00594072" w:rsidRDefault="00197FB6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594072">
        <w:rPr>
          <w:rFonts w:ascii="Liberation Serif" w:hAnsi="Liberation Serif" w:cs="Liberation Serif"/>
          <w:sz w:val="24"/>
          <w:szCs w:val="24"/>
        </w:rPr>
        <w:t>от ________________</w:t>
      </w:r>
      <w:r w:rsidR="001F0329" w:rsidRPr="00594072">
        <w:rPr>
          <w:rFonts w:ascii="Liberation Serif" w:hAnsi="Liberation Serif" w:cs="Liberation Serif"/>
          <w:sz w:val="24"/>
          <w:szCs w:val="24"/>
        </w:rPr>
        <w:t>№ ______</w:t>
      </w:r>
      <w:r w:rsidRPr="00594072">
        <w:rPr>
          <w:rFonts w:ascii="Liberation Serif" w:hAnsi="Liberation Serif" w:cs="Liberation Serif"/>
          <w:sz w:val="24"/>
          <w:szCs w:val="24"/>
        </w:rPr>
        <w:t>___</w:t>
      </w:r>
    </w:p>
    <w:p w:rsidR="00ED7767" w:rsidRPr="00594072" w:rsidRDefault="001F0329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594072">
        <w:rPr>
          <w:rFonts w:ascii="Liberation Serif" w:hAnsi="Liberation Serif" w:cs="Liberation Serif"/>
          <w:sz w:val="24"/>
          <w:szCs w:val="24"/>
        </w:rPr>
        <w:t>«Об утверждении лим</w:t>
      </w:r>
      <w:r w:rsidR="00ED7767" w:rsidRPr="00594072">
        <w:rPr>
          <w:rFonts w:ascii="Liberation Serif" w:hAnsi="Liberation Serif" w:cs="Liberation Serif"/>
          <w:sz w:val="24"/>
          <w:szCs w:val="24"/>
        </w:rPr>
        <w:t>итов добычи охотничьих ресурсов</w:t>
      </w:r>
    </w:p>
    <w:p w:rsidR="00ED7767" w:rsidRPr="00594072" w:rsidRDefault="001F0329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594072">
        <w:rPr>
          <w:rFonts w:ascii="Liberation Serif" w:hAnsi="Liberation Serif" w:cs="Liberation Serif"/>
          <w:sz w:val="24"/>
          <w:szCs w:val="24"/>
        </w:rPr>
        <w:t xml:space="preserve">для </w:t>
      </w:r>
      <w:r w:rsidR="00ED7767" w:rsidRPr="00594072">
        <w:rPr>
          <w:rFonts w:ascii="Liberation Serif" w:hAnsi="Liberation Serif" w:cs="Liberation Serif"/>
          <w:sz w:val="24"/>
          <w:szCs w:val="24"/>
        </w:rPr>
        <w:t>Свердловской области</w:t>
      </w:r>
    </w:p>
    <w:p w:rsidR="00983B6A" w:rsidRPr="00594072" w:rsidRDefault="001F0329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 w:rsidRPr="00594072">
        <w:rPr>
          <w:rFonts w:ascii="Liberation Serif" w:hAnsi="Liberation Serif" w:cs="Liberation Serif"/>
          <w:sz w:val="24"/>
          <w:szCs w:val="24"/>
        </w:rPr>
        <w:t xml:space="preserve">на период </w:t>
      </w:r>
      <w:r w:rsidR="00BC6843">
        <w:rPr>
          <w:rFonts w:ascii="Liberation Serif" w:hAnsi="Liberation Serif" w:cs="Liberation Serif"/>
          <w:sz w:val="24"/>
          <w:szCs w:val="24"/>
        </w:rPr>
        <w:t xml:space="preserve">с </w:t>
      </w:r>
      <w:r w:rsidR="00ED7767" w:rsidRPr="00594072">
        <w:rPr>
          <w:rFonts w:ascii="Liberation Serif" w:hAnsi="Liberation Serif" w:cs="Liberation Serif"/>
          <w:sz w:val="24"/>
          <w:szCs w:val="24"/>
        </w:rPr>
        <w:t>1 августа 201</w:t>
      </w:r>
      <w:r w:rsidR="00594072" w:rsidRPr="00594072">
        <w:rPr>
          <w:rFonts w:ascii="Liberation Serif" w:hAnsi="Liberation Serif" w:cs="Liberation Serif"/>
          <w:sz w:val="24"/>
          <w:szCs w:val="24"/>
        </w:rPr>
        <w:t>9</w:t>
      </w:r>
      <w:r w:rsidR="00ED7767" w:rsidRPr="00594072">
        <w:rPr>
          <w:rFonts w:ascii="Liberation Serif" w:hAnsi="Liberation Serif" w:cs="Liberation Serif"/>
          <w:sz w:val="24"/>
          <w:szCs w:val="24"/>
        </w:rPr>
        <w:t xml:space="preserve"> года</w:t>
      </w:r>
    </w:p>
    <w:p w:rsidR="001F0329" w:rsidRPr="00594072" w:rsidRDefault="00BC6843" w:rsidP="006D0390">
      <w:pPr>
        <w:ind w:left="5387" w:firstLine="0"/>
        <w:jc w:val="lef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по </w:t>
      </w:r>
      <w:r w:rsidR="001F0329" w:rsidRPr="00594072">
        <w:rPr>
          <w:rFonts w:ascii="Liberation Serif" w:hAnsi="Liberation Serif" w:cs="Liberation Serif"/>
          <w:sz w:val="24"/>
          <w:szCs w:val="24"/>
        </w:rPr>
        <w:t>1 августа 20</w:t>
      </w:r>
      <w:r w:rsidR="00594072" w:rsidRPr="00594072">
        <w:rPr>
          <w:rFonts w:ascii="Liberation Serif" w:hAnsi="Liberation Serif" w:cs="Liberation Serif"/>
          <w:sz w:val="24"/>
          <w:szCs w:val="24"/>
        </w:rPr>
        <w:t>20</w:t>
      </w:r>
      <w:r w:rsidR="001F0329" w:rsidRPr="00594072">
        <w:rPr>
          <w:rFonts w:ascii="Liberation Serif" w:hAnsi="Liberation Serif" w:cs="Liberation Serif"/>
          <w:sz w:val="24"/>
          <w:szCs w:val="24"/>
        </w:rPr>
        <w:t xml:space="preserve"> года»</w:t>
      </w:r>
    </w:p>
    <w:p w:rsidR="001F0329" w:rsidRPr="00594072" w:rsidRDefault="001F0329" w:rsidP="001F0329">
      <w:pPr>
        <w:ind w:firstLine="528"/>
        <w:jc w:val="right"/>
        <w:rPr>
          <w:rFonts w:ascii="Liberation Serif" w:hAnsi="Liberation Serif" w:cs="Liberation Serif"/>
          <w:sz w:val="24"/>
          <w:szCs w:val="24"/>
        </w:rPr>
      </w:pPr>
    </w:p>
    <w:p w:rsidR="001F0329" w:rsidRPr="00594072" w:rsidRDefault="001F0329" w:rsidP="001F0329">
      <w:pPr>
        <w:ind w:firstLine="528"/>
        <w:jc w:val="right"/>
        <w:rPr>
          <w:rFonts w:ascii="Liberation Serif" w:hAnsi="Liberation Serif" w:cs="Liberation Serif"/>
          <w:sz w:val="26"/>
          <w:szCs w:val="26"/>
        </w:rPr>
      </w:pPr>
    </w:p>
    <w:p w:rsidR="001F0329" w:rsidRPr="00E95865" w:rsidRDefault="001F0329" w:rsidP="007B45D7">
      <w:pPr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E95865">
        <w:rPr>
          <w:rFonts w:ascii="Liberation Serif" w:hAnsi="Liberation Serif" w:cs="Liberation Serif"/>
          <w:b/>
          <w:sz w:val="24"/>
          <w:szCs w:val="24"/>
        </w:rPr>
        <w:t>ЛИМИТ</w:t>
      </w:r>
    </w:p>
    <w:p w:rsidR="001F0329" w:rsidRPr="00E95865" w:rsidRDefault="001F0329" w:rsidP="007B45D7">
      <w:pPr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E95865">
        <w:rPr>
          <w:rFonts w:ascii="Liberation Serif" w:hAnsi="Liberation Serif" w:cs="Liberation Serif"/>
          <w:b/>
          <w:sz w:val="24"/>
          <w:szCs w:val="24"/>
        </w:rPr>
        <w:t>добычи бурых медведей для Свердловской области на период</w:t>
      </w:r>
    </w:p>
    <w:p w:rsidR="001F0329" w:rsidRPr="00E95865" w:rsidRDefault="00BC6843" w:rsidP="007B45D7">
      <w:pPr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с </w:t>
      </w:r>
      <w:r w:rsidR="001F0329" w:rsidRPr="00E95865">
        <w:rPr>
          <w:rFonts w:ascii="Liberation Serif" w:hAnsi="Liberation Serif" w:cs="Liberation Serif"/>
          <w:b/>
          <w:sz w:val="24"/>
          <w:szCs w:val="24"/>
        </w:rPr>
        <w:t>1 августа 201</w:t>
      </w:r>
      <w:r w:rsidR="00594072" w:rsidRPr="00E95865">
        <w:rPr>
          <w:rFonts w:ascii="Liberation Serif" w:hAnsi="Liberation Serif" w:cs="Liberation Serif"/>
          <w:b/>
          <w:sz w:val="24"/>
          <w:szCs w:val="24"/>
        </w:rPr>
        <w:t>9</w:t>
      </w:r>
      <w:r>
        <w:rPr>
          <w:rFonts w:ascii="Liberation Serif" w:hAnsi="Liberation Serif" w:cs="Liberation Serif"/>
          <w:b/>
          <w:sz w:val="24"/>
          <w:szCs w:val="24"/>
        </w:rPr>
        <w:t xml:space="preserve"> года по </w:t>
      </w:r>
      <w:r w:rsidR="001F0329" w:rsidRPr="00E95865">
        <w:rPr>
          <w:rFonts w:ascii="Liberation Serif" w:hAnsi="Liberation Serif" w:cs="Liberation Serif"/>
          <w:b/>
          <w:sz w:val="24"/>
          <w:szCs w:val="24"/>
        </w:rPr>
        <w:t>1 августа 20</w:t>
      </w:r>
      <w:r w:rsidR="00594072" w:rsidRPr="00E95865">
        <w:rPr>
          <w:rFonts w:ascii="Liberation Serif" w:hAnsi="Liberation Serif" w:cs="Liberation Serif"/>
          <w:b/>
          <w:sz w:val="24"/>
          <w:szCs w:val="24"/>
        </w:rPr>
        <w:t>20</w:t>
      </w:r>
      <w:r w:rsidR="001F0329" w:rsidRPr="00E95865">
        <w:rPr>
          <w:rFonts w:ascii="Liberation Serif" w:hAnsi="Liberation Serif" w:cs="Liberation Serif"/>
          <w:b/>
          <w:sz w:val="24"/>
          <w:szCs w:val="24"/>
        </w:rPr>
        <w:t xml:space="preserve"> года</w:t>
      </w:r>
    </w:p>
    <w:p w:rsidR="002E5ECF" w:rsidRPr="00594072" w:rsidRDefault="002E5ECF" w:rsidP="002E5ECF">
      <w:pPr>
        <w:ind w:firstLine="528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1984"/>
      </w:tblGrid>
      <w:tr w:rsidR="002E5ECF" w:rsidRPr="00594072" w:rsidTr="00935681">
        <w:trPr>
          <w:trHeight w:val="786"/>
        </w:trPr>
        <w:tc>
          <w:tcPr>
            <w:tcW w:w="709" w:type="dxa"/>
            <w:shd w:val="clear" w:color="auto" w:fill="auto"/>
          </w:tcPr>
          <w:p w:rsidR="002E5ECF" w:rsidRPr="00594072" w:rsidRDefault="002E5ECF" w:rsidP="00935681">
            <w:pPr>
              <w:pStyle w:val="aa"/>
              <w:ind w:left="-108" w:right="-108" w:firstLine="0"/>
              <w:contextualSpacing/>
              <w:jc w:val="center"/>
              <w:rPr>
                <w:rFonts w:ascii="Liberation Serif" w:hAnsi="Liberation Serif" w:cs="Liberation Serif"/>
                <w:spacing w:val="-10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pacing w:val="-10"/>
                <w:sz w:val="24"/>
                <w:szCs w:val="24"/>
              </w:rPr>
              <w:t>Номер строки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pStyle w:val="aa"/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Наименование охотничьего угодья</w:t>
            </w:r>
          </w:p>
        </w:tc>
        <w:tc>
          <w:tcPr>
            <w:tcW w:w="1984" w:type="dxa"/>
            <w:shd w:val="clear" w:color="auto" w:fill="auto"/>
          </w:tcPr>
          <w:p w:rsidR="002E5ECF" w:rsidRPr="00594072" w:rsidRDefault="002E5ECF" w:rsidP="00935681">
            <w:pPr>
              <w:pStyle w:val="aa"/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Квота добычи бурых медведей (особей)</w:t>
            </w:r>
          </w:p>
        </w:tc>
      </w:tr>
    </w:tbl>
    <w:p w:rsidR="002E5ECF" w:rsidRPr="00594072" w:rsidRDefault="002E5ECF" w:rsidP="002E5ECF">
      <w:pPr>
        <w:spacing w:line="0" w:lineRule="atLeast"/>
        <w:ind w:firstLine="527"/>
        <w:rPr>
          <w:rFonts w:ascii="Liberation Serif" w:hAnsi="Liberation Serif" w:cs="Liberation Serif"/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1984"/>
      </w:tblGrid>
      <w:tr w:rsidR="002E5ECF" w:rsidRPr="00594072" w:rsidTr="00935681">
        <w:trPr>
          <w:trHeight w:val="255"/>
          <w:tblHeader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E5ECF" w:rsidRPr="00594072" w:rsidRDefault="00D91BD9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8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Азанковское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Айва-Приз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6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Акинфиевское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7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Актайское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7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Алапаевское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7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Алапаевское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кооперативно-промысловое 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Андреевское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6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Андрюшинское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6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Асбестовское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6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Ассоциация Вепрь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6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Афанасьевское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Ачитское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Аятское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Байкаловское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Баранчинское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Бардым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1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Басьяновское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Бедбайка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Белый соболь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  <w:highlight w:val="magenta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Березовское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Беркут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3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Бисертское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Бобровское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Богдановичское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Большой 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Кучаж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Большой Лип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Боровское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Бурый медведь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Буткинское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Вагранское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0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32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Васильевское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Вепрь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0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Верх-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Нейвинское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Верхнепышминское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4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Верхнесинячихинское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Верхняя Сосновка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Верхотурское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Верхотурский </w:t>
            </w:r>
            <w:hyperlink r:id="rId8" w:tooltip="посмотреть на карте" w:history="1">
              <w:proofErr w:type="spellStart"/>
              <w:r w:rsidRPr="00594072">
                <w:rPr>
                  <w:rFonts w:ascii="Liberation Serif" w:hAnsi="Liberation Serif" w:cs="Liberation Serif"/>
                  <w:sz w:val="24"/>
                  <w:szCs w:val="24"/>
                </w:rPr>
                <w:t>кооппромхоз</w:t>
              </w:r>
              <w:proofErr w:type="spellEnd"/>
              <w:r w:rsidRPr="00594072">
                <w:rPr>
                  <w:rFonts w:ascii="Liberation Serif" w:hAnsi="Liberation Serif" w:cs="Liberation Seri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Вижайское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Вогульские зори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</w:t>
            </w:r>
          </w:p>
        </w:tc>
      </w:tr>
      <w:tr w:rsidR="002E5ECF" w:rsidRPr="00594072" w:rsidTr="00935681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Вогульское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Волковское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Волчихинское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Восточное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Всеволодо-Благодатское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Галашовское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Голубковское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Горкинское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51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Гороблагодатское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Гуринское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Демидовское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Дикоуткинское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Динасовское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Добринское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Дубрава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Еланское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Елинское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Емельяшевское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2E5ECF" w:rsidRPr="00C52B55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C52B55">
              <w:rPr>
                <w:rFonts w:ascii="Liberation Serif" w:hAnsi="Liberation Serif" w:cs="Liberation Serif"/>
                <w:bCs/>
                <w:sz w:val="24"/>
                <w:szCs w:val="24"/>
              </w:rPr>
              <w:t>61</w:t>
            </w:r>
            <w:r w:rsidR="001E07ED" w:rsidRPr="00C52B5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C52B55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C52B55">
              <w:rPr>
                <w:rFonts w:ascii="Liberation Serif" w:hAnsi="Liberation Serif" w:cs="Liberation Serif"/>
                <w:sz w:val="24"/>
                <w:szCs w:val="24"/>
              </w:rPr>
              <w:t>Ервинское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C52B55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C52B5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Ермак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63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Ертарское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Жасмин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Журавли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66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Заводоуспенское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67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Заимка Тихая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68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Зайковское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69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Занинское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6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Захарьинское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6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Зимнее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72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6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73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Зыряновское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74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Ирбитское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Иргинское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6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Иска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77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Исовское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78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Кайгородское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1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79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Калиновское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6B245A" w:rsidRPr="00594072" w:rsidTr="00935681">
        <w:trPr>
          <w:trHeight w:val="112"/>
        </w:trPr>
        <w:tc>
          <w:tcPr>
            <w:tcW w:w="709" w:type="dxa"/>
            <w:shd w:val="clear" w:color="auto" w:fill="auto"/>
            <w:noWrap/>
          </w:tcPr>
          <w:p w:rsidR="006B245A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80.</w:t>
            </w:r>
          </w:p>
        </w:tc>
        <w:tc>
          <w:tcPr>
            <w:tcW w:w="7088" w:type="dxa"/>
            <w:shd w:val="clear" w:color="auto" w:fill="auto"/>
          </w:tcPr>
          <w:p w:rsidR="006B245A" w:rsidRPr="00594072" w:rsidRDefault="006B245A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Каменные Ключи</w:t>
            </w:r>
          </w:p>
        </w:tc>
        <w:tc>
          <w:tcPr>
            <w:tcW w:w="1984" w:type="dxa"/>
            <w:shd w:val="clear" w:color="auto" w:fill="auto"/>
            <w:noWrap/>
          </w:tcPr>
          <w:p w:rsidR="006B245A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1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81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Камское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82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Камышловское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Карагаевское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Каранино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Каргинское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3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Карелинское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3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87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Карпинское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88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Качканарское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89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Квашнинское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8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Кедровское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91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Кенчурское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Киргишанское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93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Кировградское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94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Кленовское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Ключевское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1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Колчеданское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Кордюково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Корона Урала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Косаревское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Космаковское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101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Костинское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1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102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Костоусовское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103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Кошня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104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Красногвардейское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105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Красноуральское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7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106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Красноярское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107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Красный Яр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108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Кремлевские медведи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109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Крестьянское фермерское хозяйство 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Бунькова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А.Н.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Крив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4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Куарское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Кулымах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Кумарьинское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Куренево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Кушвинское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кооперативно-промысловое 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</w:t>
            </w:r>
          </w:p>
        </w:tc>
      </w:tr>
      <w:tr w:rsidR="002E5ECF" w:rsidRPr="00594072" w:rsidTr="00935681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Кушпайское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Кытлымское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118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Латанское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17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119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Лебяжское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Лебяжье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7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Лесной Урал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7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Ликинское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7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C55950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Лялинское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Малиновая Гора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125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Малоистокское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126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Маминское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127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Манчажское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9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Мартьяновское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7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Масловское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7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130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Маурт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131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Махневское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132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Медяки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4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133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Михайловское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6B245A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13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6B245A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Мугайское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Мурзинское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13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На Волчихе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13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Накоряковское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Невьянское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139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Нейва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1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Нижнее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0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Нижнесергинское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2E5ECF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Нижнетагильское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9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Нижнетуринское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Нижняя Сосновка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Низова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14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Нихворовское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Ница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149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Ницинское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1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15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Новатор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2E5ECF" w:rsidRPr="00594072" w:rsidTr="00935681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15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Новоасбестовское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2E5ECF" w:rsidRPr="00594072" w:rsidTr="00935681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Новоипатовское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Новолялинское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15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Новоселовское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15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Новый 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Вагиль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1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15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Нясьминское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Озерный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Озерское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159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Олентур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Ольвинское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Островное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Отрадново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Оусское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Охотник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Охотпост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Охотхозяйство 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Артинского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лесхоза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6B245A" w:rsidRPr="00594072" w:rsidTr="00935681">
        <w:trPr>
          <w:trHeight w:val="189"/>
        </w:trPr>
        <w:tc>
          <w:tcPr>
            <w:tcW w:w="709" w:type="dxa"/>
            <w:shd w:val="clear" w:color="auto" w:fill="auto"/>
            <w:noWrap/>
          </w:tcPr>
          <w:p w:rsidR="006B245A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167</w:t>
            </w:r>
            <w:r w:rsidR="006B245A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6B245A" w:rsidRPr="00594072" w:rsidRDefault="006B245A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Пантелеевское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6B245A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Паньшино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6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169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Пелымское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Первомайское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Плантация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2E5ECF" w:rsidRPr="00594072" w:rsidTr="00935681">
        <w:trPr>
          <w:trHeight w:val="18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Платоновское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7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Пожвинское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7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Поздняковское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Поклевское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Покровское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Полевское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7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Полоз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5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Полуденное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Поляковское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Пореченское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Порошинское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Починковское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Притагильское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охотхозяйство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Простор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9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Пульниковское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Радиан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Раздолье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189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Ревдинское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190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Регион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191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Режевское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192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Рендер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193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Ретинское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194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Рефтинское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1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195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Роща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1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196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Романовское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197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Рыбниковское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198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Сабиковское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199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Савинское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6350AD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Сажинское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Саламак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1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Салдинское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Сарагульское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30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Саранинское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8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Саргинское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Светлогорское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Светлое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Северка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30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350AD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209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Северское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6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21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Северское учебно-опытное хозяйство УГЛТУ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5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21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Сергинское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9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21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Серебрянское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2E5ECF" w:rsidRPr="00594072" w:rsidTr="00935681">
        <w:trPr>
          <w:trHeight w:val="13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21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Синдейское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30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Сосновское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21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Сосновый бор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21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Сосьвинское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Старатель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7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Сухоложское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350AD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219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Сысертское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Таватуйское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9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Тавдинское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22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Тавдинское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кооперативно-промысловое 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2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22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Таёжник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6B245A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22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Таир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22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Тайга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30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Талицкое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30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Талымское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30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Тальминское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9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350AD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229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Тегень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6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23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Темновское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7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23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Тепляковское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73BD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2E5ECF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Терсутское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23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Толкорп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7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Толмачевское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23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Толстовское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6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6350AD" w:rsidRPr="0059407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Тондольское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15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75376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6350A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Трехозерное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238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Троицкое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239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Тугулымское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24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Тунгус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9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24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Тундра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24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Тура-Лес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8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Туринское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5402C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Увальское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Ураллес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УСВД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Усть-Тылайское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F4084F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248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УТК-Кедр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Уфимское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25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Федотовское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25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Феникс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Харенское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Харловское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Черноисточинское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Четкаринское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56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Чистые Пруды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6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57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Чонга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5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258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Чуклинское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259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Чупинская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Дубрава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26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Шабуровское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C04EA1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26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Шамарское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064BA8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6B245A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6B245A" w:rsidRPr="00594072" w:rsidRDefault="00975376" w:rsidP="00975376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262.</w:t>
            </w:r>
          </w:p>
        </w:tc>
        <w:tc>
          <w:tcPr>
            <w:tcW w:w="7088" w:type="dxa"/>
            <w:shd w:val="clear" w:color="auto" w:fill="auto"/>
          </w:tcPr>
          <w:p w:rsidR="006B245A" w:rsidRPr="00594072" w:rsidRDefault="006B245A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Шегультанское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6B245A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5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Шиханское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5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Шумовое 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5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Шунут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5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66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Юконское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5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67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Юрьевское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5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268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Ясашинское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4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269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Ясьва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14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27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Природный парк «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Бажовские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места»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9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27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Природный парк «Река Чусовая» (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Висимский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участок)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6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27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Природный парк «Река Чусовая» (</w:t>
            </w: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Сулемский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участок)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7D7B8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8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Байкаловский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right="-139"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Богдановичский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 им. А.А. Киселева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Гаринский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76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Ирбитский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77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Камышловский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78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Лангурский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279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Пелымский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28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Пышминский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28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Сергинский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28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Слободотуринский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Таборинский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6350AD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Тугулымский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C55950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Шалинский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86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Юрмычский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 им. А.В. Григорьева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C55950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28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Янсаевский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2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288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Алапаевский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Атигский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29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Байкаловский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9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29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Баранчинский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9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6B245A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Березовский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29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Бисертский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9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6350AD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Богдановичский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19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29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Верхнесалдинский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96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Верхнесергинский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297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Верхотурский участок общедоступных охотничьих угодий № 1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298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Верхотурский участок общедоступных охотничьих угодий № 2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6B245A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6B245A" w:rsidRPr="00594072" w:rsidRDefault="00975376" w:rsidP="00975376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299.</w:t>
            </w:r>
          </w:p>
        </w:tc>
        <w:tc>
          <w:tcPr>
            <w:tcW w:w="7088" w:type="dxa"/>
            <w:shd w:val="clear" w:color="auto" w:fill="auto"/>
          </w:tcPr>
          <w:p w:rsidR="006B245A" w:rsidRPr="00594072" w:rsidRDefault="006B245A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Выйский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6B245A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Гаринский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</w:p>
        </w:tc>
      </w:tr>
      <w:tr w:rsidR="002E5ECF" w:rsidRPr="00594072" w:rsidTr="00935681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Давыдовский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Ивдельский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</w:p>
        </w:tc>
      </w:tr>
      <w:tr w:rsidR="002E5ECF" w:rsidRPr="00594072" w:rsidTr="00935681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Ирбитский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Исетский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Камышловский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Карпинский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</w:tr>
      <w:tr w:rsidR="002E5ECF" w:rsidRPr="00594072" w:rsidTr="00935681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07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Комаровский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1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308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Краснотурьинский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2E5ECF" w:rsidRPr="00594072" w:rsidTr="00935681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975376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Красноуральский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Красноуфимский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31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Крутихинский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31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Новолялинский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</w:t>
            </w:r>
          </w:p>
        </w:tc>
      </w:tr>
      <w:tr w:rsidR="002E5ECF" w:rsidRPr="00594072" w:rsidTr="00935681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31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Пелымский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14</w:t>
            </w:r>
          </w:p>
        </w:tc>
      </w:tr>
      <w:tr w:rsidR="002E5ECF" w:rsidRPr="00594072" w:rsidTr="00594072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31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Пышминский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65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  <w:r w:rsidR="00975376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Североуральский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2E5ECF" w:rsidRPr="00594072" w:rsidTr="00935681">
        <w:trPr>
          <w:trHeight w:val="25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Серовский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13</w:t>
            </w:r>
          </w:p>
        </w:tc>
      </w:tr>
      <w:tr w:rsidR="002E5ECF" w:rsidRPr="00594072" w:rsidTr="00935681">
        <w:trPr>
          <w:trHeight w:val="25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975376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Слободо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-Туринский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594072" w:rsidTr="00935681">
        <w:trPr>
          <w:trHeight w:val="259"/>
        </w:trPr>
        <w:tc>
          <w:tcPr>
            <w:tcW w:w="709" w:type="dxa"/>
            <w:shd w:val="clear" w:color="auto" w:fill="auto"/>
            <w:noWrap/>
          </w:tcPr>
          <w:p w:rsidR="00C52B55" w:rsidRPr="00594072" w:rsidRDefault="00C52B5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318.</w:t>
            </w:r>
          </w:p>
        </w:tc>
        <w:tc>
          <w:tcPr>
            <w:tcW w:w="7088" w:type="dxa"/>
            <w:shd w:val="clear" w:color="auto" w:fill="auto"/>
          </w:tcPr>
          <w:p w:rsidR="00C52B55" w:rsidRPr="00594072" w:rsidRDefault="00C52B55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Сухоложский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594072" w:rsidRDefault="00C52B5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2B55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319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Сысертский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3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2B55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320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Таборинский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12</w:t>
            </w:r>
          </w:p>
        </w:tc>
      </w:tr>
      <w:tr w:rsidR="002E5ECF" w:rsidRPr="00594072" w:rsidTr="00935681">
        <w:trPr>
          <w:trHeight w:val="25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C52B55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  <w:r w:rsidR="00C52B5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Тавдинский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2E5ECF" w:rsidRPr="00594072" w:rsidTr="00935681">
        <w:trPr>
          <w:trHeight w:val="254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  <w:r w:rsidR="00C52B5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Тагильский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5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32</w:t>
            </w:r>
            <w:r w:rsidR="00C52B5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Таежный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8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C52B55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32</w:t>
            </w:r>
            <w:r w:rsidR="00C52B5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Талицкий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32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32</w:t>
            </w:r>
            <w:r w:rsidR="00C52B55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  <w:r w:rsidR="001E07ED"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Туринский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  <w:r w:rsidR="00C52B5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Шалинский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2E5ECF" w:rsidRPr="00594072" w:rsidTr="00935681">
        <w:trPr>
          <w:trHeight w:val="226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C52B55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Шиловский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2E5ECF" w:rsidRPr="00594072" w:rsidTr="00935681">
        <w:trPr>
          <w:trHeight w:val="229"/>
        </w:trPr>
        <w:tc>
          <w:tcPr>
            <w:tcW w:w="709" w:type="dxa"/>
            <w:shd w:val="clear" w:color="auto" w:fill="auto"/>
            <w:noWrap/>
          </w:tcPr>
          <w:p w:rsidR="002E5ECF" w:rsidRPr="00594072" w:rsidRDefault="00C55950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C52B55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  <w:r w:rsidR="001E07ED" w:rsidRPr="0059407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2E5ECF" w:rsidRPr="00594072" w:rsidRDefault="002E5ECF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>Шмаковский</w:t>
            </w:r>
            <w:proofErr w:type="spellEnd"/>
            <w:r w:rsidRPr="00594072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2E5ECF" w:rsidRPr="00594072" w:rsidRDefault="00680C54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594072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4013C" w:rsidRPr="00594072" w:rsidTr="00935681">
        <w:trPr>
          <w:trHeight w:val="229"/>
        </w:trPr>
        <w:tc>
          <w:tcPr>
            <w:tcW w:w="709" w:type="dxa"/>
            <w:shd w:val="clear" w:color="auto" w:fill="auto"/>
            <w:noWrap/>
          </w:tcPr>
          <w:p w:rsidR="0054013C" w:rsidRPr="00594072" w:rsidRDefault="00C52B55" w:rsidP="00935681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329</w:t>
            </w:r>
            <w:r w:rsidR="0054013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4013C" w:rsidRPr="00594072" w:rsidRDefault="0054013C" w:rsidP="00935681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auto"/>
            <w:noWrap/>
          </w:tcPr>
          <w:p w:rsidR="0054013C" w:rsidRPr="00594072" w:rsidRDefault="009D3D06" w:rsidP="00935681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480*</w:t>
            </w:r>
          </w:p>
        </w:tc>
      </w:tr>
    </w:tbl>
    <w:p w:rsidR="00A66FFC" w:rsidRDefault="00A66FFC" w:rsidP="00D91BD9">
      <w:pPr>
        <w:tabs>
          <w:tab w:val="left" w:pos="851"/>
        </w:tabs>
        <w:ind w:firstLine="709"/>
        <w:rPr>
          <w:rFonts w:ascii="Liberation Serif" w:hAnsi="Liberation Serif" w:cs="Liberation Serif"/>
          <w:sz w:val="24"/>
          <w:szCs w:val="24"/>
        </w:rPr>
      </w:pPr>
    </w:p>
    <w:p w:rsidR="007B45D7" w:rsidRPr="00E95865" w:rsidRDefault="001F0329" w:rsidP="00D91BD9">
      <w:pPr>
        <w:tabs>
          <w:tab w:val="left" w:pos="851"/>
        </w:tabs>
        <w:ind w:firstLine="709"/>
        <w:rPr>
          <w:rFonts w:ascii="Liberation Serif" w:hAnsi="Liberation Serif" w:cs="Liberation Serif"/>
          <w:sz w:val="24"/>
          <w:szCs w:val="24"/>
        </w:rPr>
      </w:pPr>
      <w:r w:rsidRPr="00E95865">
        <w:rPr>
          <w:rFonts w:ascii="Liberation Serif" w:hAnsi="Liberation Serif" w:cs="Liberation Serif"/>
          <w:sz w:val="24"/>
          <w:szCs w:val="24"/>
        </w:rPr>
        <w:t>*</w:t>
      </w:r>
      <w:r w:rsidR="00BC6843">
        <w:rPr>
          <w:rFonts w:ascii="Liberation Serif" w:hAnsi="Liberation Serif" w:cs="Liberation Serif"/>
          <w:sz w:val="24"/>
          <w:szCs w:val="24"/>
        </w:rPr>
        <w:t> </w:t>
      </w:r>
      <w:r w:rsidR="00CB1153" w:rsidRPr="00E95865">
        <w:rPr>
          <w:rFonts w:ascii="Liberation Serif" w:hAnsi="Liberation Serif" w:cs="Liberation Serif"/>
          <w:sz w:val="24"/>
          <w:szCs w:val="24"/>
        </w:rPr>
        <w:t>Лимит добычи</w:t>
      </w:r>
      <w:r w:rsidRPr="00E95865">
        <w:rPr>
          <w:rFonts w:ascii="Liberation Serif" w:hAnsi="Liberation Serif" w:cs="Liberation Serif"/>
          <w:sz w:val="24"/>
          <w:szCs w:val="24"/>
        </w:rPr>
        <w:t xml:space="preserve"> бурых медведей для Свердловской области на период</w:t>
      </w:r>
      <w:r w:rsidR="004E261C" w:rsidRPr="00E95865">
        <w:rPr>
          <w:rFonts w:ascii="Liberation Serif" w:hAnsi="Liberation Serif" w:cs="Liberation Serif"/>
          <w:sz w:val="24"/>
          <w:szCs w:val="24"/>
        </w:rPr>
        <w:t xml:space="preserve"> </w:t>
      </w:r>
      <w:r w:rsidR="00BC6843">
        <w:rPr>
          <w:rFonts w:ascii="Liberation Serif" w:hAnsi="Liberation Serif" w:cs="Liberation Serif"/>
          <w:sz w:val="24"/>
          <w:szCs w:val="24"/>
        </w:rPr>
        <w:t>с </w:t>
      </w:r>
      <w:r w:rsidRPr="00E95865">
        <w:rPr>
          <w:rFonts w:ascii="Liberation Serif" w:hAnsi="Liberation Serif" w:cs="Liberation Serif"/>
          <w:sz w:val="24"/>
          <w:szCs w:val="24"/>
        </w:rPr>
        <w:t>1</w:t>
      </w:r>
      <w:r w:rsidR="00BC6843">
        <w:rPr>
          <w:rFonts w:ascii="Liberation Serif" w:hAnsi="Liberation Serif" w:cs="Liberation Serif"/>
          <w:sz w:val="24"/>
          <w:szCs w:val="24"/>
        </w:rPr>
        <w:t> </w:t>
      </w:r>
      <w:r w:rsidRPr="00E95865">
        <w:rPr>
          <w:rFonts w:ascii="Liberation Serif" w:hAnsi="Liberation Serif" w:cs="Liberation Serif"/>
          <w:sz w:val="24"/>
          <w:szCs w:val="24"/>
        </w:rPr>
        <w:t>августа</w:t>
      </w:r>
      <w:r w:rsidR="00BC6843">
        <w:rPr>
          <w:rFonts w:ascii="Liberation Serif" w:hAnsi="Liberation Serif" w:cs="Liberation Serif"/>
          <w:sz w:val="24"/>
          <w:szCs w:val="24"/>
        </w:rPr>
        <w:t> </w:t>
      </w:r>
      <w:r w:rsidR="00CC21F7" w:rsidRPr="00E95865">
        <w:rPr>
          <w:rFonts w:ascii="Liberation Serif" w:hAnsi="Liberation Serif" w:cs="Liberation Serif"/>
          <w:sz w:val="24"/>
          <w:szCs w:val="24"/>
        </w:rPr>
        <w:t>201</w:t>
      </w:r>
      <w:r w:rsidR="00542BAC" w:rsidRPr="00E95865">
        <w:rPr>
          <w:rFonts w:ascii="Liberation Serif" w:hAnsi="Liberation Serif" w:cs="Liberation Serif"/>
          <w:sz w:val="24"/>
          <w:szCs w:val="24"/>
        </w:rPr>
        <w:t>9</w:t>
      </w:r>
      <w:r w:rsidR="00BC6843">
        <w:rPr>
          <w:rFonts w:ascii="Liberation Serif" w:hAnsi="Liberation Serif" w:cs="Liberation Serif"/>
          <w:sz w:val="24"/>
          <w:szCs w:val="24"/>
        </w:rPr>
        <w:t xml:space="preserve"> года по </w:t>
      </w:r>
      <w:r w:rsidR="00CC21F7" w:rsidRPr="00E95865">
        <w:rPr>
          <w:rFonts w:ascii="Liberation Serif" w:hAnsi="Liberation Serif" w:cs="Liberation Serif"/>
          <w:sz w:val="24"/>
          <w:szCs w:val="24"/>
        </w:rPr>
        <w:t>1 августа 20</w:t>
      </w:r>
      <w:r w:rsidR="00542BAC" w:rsidRPr="00E95865">
        <w:rPr>
          <w:rFonts w:ascii="Liberation Serif" w:hAnsi="Liberation Serif" w:cs="Liberation Serif"/>
          <w:sz w:val="24"/>
          <w:szCs w:val="24"/>
        </w:rPr>
        <w:t>20</w:t>
      </w:r>
      <w:r w:rsidRPr="00E95865">
        <w:rPr>
          <w:rFonts w:ascii="Liberation Serif" w:hAnsi="Liberation Serif" w:cs="Liberation Serif"/>
          <w:sz w:val="24"/>
          <w:szCs w:val="24"/>
        </w:rPr>
        <w:t xml:space="preserve"> года равен </w:t>
      </w:r>
      <w:r w:rsidR="009D3D06" w:rsidRPr="00E95865">
        <w:rPr>
          <w:rFonts w:ascii="Liberation Serif" w:hAnsi="Liberation Serif" w:cs="Liberation Serif"/>
          <w:sz w:val="24"/>
          <w:szCs w:val="24"/>
        </w:rPr>
        <w:t>480 особям, что составляет</w:t>
      </w:r>
      <w:r w:rsidR="00C31EC6" w:rsidRPr="00E95865">
        <w:rPr>
          <w:rFonts w:ascii="Liberation Serif" w:hAnsi="Liberation Serif" w:cs="Liberation Serif"/>
          <w:sz w:val="24"/>
          <w:szCs w:val="24"/>
        </w:rPr>
        <w:t xml:space="preserve"> </w:t>
      </w:r>
      <w:r w:rsidR="009D3D06" w:rsidRPr="00E95865">
        <w:rPr>
          <w:rFonts w:ascii="Liberation Serif" w:hAnsi="Liberation Serif" w:cs="Liberation Serif"/>
          <w:sz w:val="24"/>
          <w:szCs w:val="24"/>
        </w:rPr>
        <w:t>11,76</w:t>
      </w:r>
      <w:r w:rsidR="004E261C" w:rsidRPr="00E95865">
        <w:rPr>
          <w:rFonts w:ascii="Liberation Serif" w:hAnsi="Liberation Serif" w:cs="Liberation Serif"/>
          <w:sz w:val="24"/>
          <w:szCs w:val="24"/>
        </w:rPr>
        <w:t>%</w:t>
      </w:r>
      <w:r w:rsidRPr="00E95865">
        <w:rPr>
          <w:rFonts w:ascii="Liberation Serif" w:hAnsi="Liberation Serif" w:cs="Liberation Serif"/>
          <w:sz w:val="24"/>
          <w:szCs w:val="24"/>
        </w:rPr>
        <w:t xml:space="preserve"> от</w:t>
      </w:r>
      <w:r w:rsidR="00BC6843">
        <w:rPr>
          <w:rFonts w:ascii="Liberation Serif" w:hAnsi="Liberation Serif" w:cs="Liberation Serif"/>
          <w:sz w:val="24"/>
          <w:szCs w:val="24"/>
        </w:rPr>
        <w:t> </w:t>
      </w:r>
      <w:r w:rsidRPr="00E95865">
        <w:rPr>
          <w:rFonts w:ascii="Liberation Serif" w:hAnsi="Liberation Serif" w:cs="Liberation Serif"/>
          <w:sz w:val="24"/>
          <w:szCs w:val="24"/>
        </w:rPr>
        <w:t>численности</w:t>
      </w:r>
      <w:r w:rsidR="00DA1AB0" w:rsidRPr="00E95865">
        <w:rPr>
          <w:rFonts w:ascii="Liberation Serif" w:hAnsi="Liberation Serif" w:cs="Liberation Serif"/>
          <w:sz w:val="24"/>
          <w:szCs w:val="24"/>
        </w:rPr>
        <w:t xml:space="preserve"> бурых</w:t>
      </w:r>
      <w:r w:rsidRPr="00E95865">
        <w:rPr>
          <w:rFonts w:ascii="Liberation Serif" w:hAnsi="Liberation Serif" w:cs="Liberation Serif"/>
          <w:sz w:val="24"/>
          <w:szCs w:val="24"/>
        </w:rPr>
        <w:t xml:space="preserve"> медведей на территории Свердловской области.</w:t>
      </w:r>
    </w:p>
    <w:p w:rsidR="00ED7767" w:rsidRPr="00A325BC" w:rsidRDefault="00ED7767" w:rsidP="00D91BD9">
      <w:pPr>
        <w:tabs>
          <w:tab w:val="left" w:pos="851"/>
        </w:tabs>
        <w:ind w:left="6237" w:hanging="850"/>
        <w:jc w:val="left"/>
        <w:rPr>
          <w:sz w:val="24"/>
          <w:szCs w:val="24"/>
        </w:rPr>
      </w:pPr>
      <w:r w:rsidRPr="00594072">
        <w:rPr>
          <w:rFonts w:ascii="Liberation Serif" w:hAnsi="Liberation Serif" w:cs="Liberation Serif"/>
          <w:sz w:val="26"/>
          <w:szCs w:val="26"/>
        </w:rPr>
        <w:br w:type="page"/>
      </w:r>
      <w:r w:rsidR="00AC7072">
        <w:rPr>
          <w:sz w:val="24"/>
          <w:szCs w:val="24"/>
        </w:rPr>
        <w:t>УТВЕРЖДЕ</w:t>
      </w:r>
      <w:r w:rsidRPr="00A325BC">
        <w:rPr>
          <w:sz w:val="24"/>
          <w:szCs w:val="24"/>
        </w:rPr>
        <w:t xml:space="preserve">Н </w:t>
      </w:r>
    </w:p>
    <w:p w:rsidR="00ED7767" w:rsidRPr="00A325BC" w:rsidRDefault="00ED7767" w:rsidP="00D91BD9">
      <w:pPr>
        <w:ind w:left="6237" w:hanging="850"/>
        <w:jc w:val="left"/>
        <w:rPr>
          <w:sz w:val="24"/>
          <w:szCs w:val="24"/>
        </w:rPr>
      </w:pPr>
      <w:r w:rsidRPr="00A325BC">
        <w:rPr>
          <w:sz w:val="24"/>
          <w:szCs w:val="24"/>
        </w:rPr>
        <w:t xml:space="preserve">Указом Губернатора </w:t>
      </w:r>
    </w:p>
    <w:p w:rsidR="00ED7767" w:rsidRPr="00A325BC" w:rsidRDefault="00ED7767" w:rsidP="00D91BD9">
      <w:pPr>
        <w:ind w:left="6237" w:hanging="850"/>
        <w:jc w:val="left"/>
        <w:rPr>
          <w:sz w:val="24"/>
          <w:szCs w:val="24"/>
        </w:rPr>
      </w:pPr>
      <w:r w:rsidRPr="00A325BC">
        <w:rPr>
          <w:sz w:val="24"/>
          <w:szCs w:val="24"/>
        </w:rPr>
        <w:t>Свердловской области</w:t>
      </w:r>
    </w:p>
    <w:p w:rsidR="00661E17" w:rsidRPr="00A325BC" w:rsidRDefault="00661E17" w:rsidP="00D91BD9">
      <w:pPr>
        <w:ind w:left="6237" w:hanging="850"/>
        <w:jc w:val="left"/>
        <w:rPr>
          <w:sz w:val="24"/>
          <w:szCs w:val="24"/>
        </w:rPr>
      </w:pPr>
      <w:r w:rsidRPr="00A325BC">
        <w:rPr>
          <w:sz w:val="24"/>
          <w:szCs w:val="24"/>
        </w:rPr>
        <w:t>от ________________№ _________</w:t>
      </w:r>
    </w:p>
    <w:p w:rsidR="00ED7767" w:rsidRPr="00A325BC" w:rsidRDefault="00ED7767" w:rsidP="00D91BD9">
      <w:pPr>
        <w:ind w:left="5387" w:firstLine="0"/>
        <w:jc w:val="left"/>
        <w:rPr>
          <w:sz w:val="24"/>
          <w:szCs w:val="24"/>
        </w:rPr>
      </w:pPr>
      <w:r w:rsidRPr="00A325BC">
        <w:rPr>
          <w:sz w:val="24"/>
          <w:szCs w:val="24"/>
        </w:rPr>
        <w:t>«Об утверждении лимитов добычи охотничьих ресурсов</w:t>
      </w:r>
    </w:p>
    <w:p w:rsidR="00ED7767" w:rsidRPr="00A325BC" w:rsidRDefault="00ED7767" w:rsidP="00D91BD9">
      <w:pPr>
        <w:ind w:left="6237" w:hanging="850"/>
        <w:jc w:val="left"/>
        <w:rPr>
          <w:sz w:val="24"/>
          <w:szCs w:val="24"/>
        </w:rPr>
      </w:pPr>
      <w:r w:rsidRPr="00A325BC">
        <w:rPr>
          <w:sz w:val="24"/>
          <w:szCs w:val="24"/>
        </w:rPr>
        <w:t>для Свердловской области</w:t>
      </w:r>
    </w:p>
    <w:p w:rsidR="00ED7767" w:rsidRPr="00A325BC" w:rsidRDefault="00BC6843" w:rsidP="00D91BD9">
      <w:pPr>
        <w:ind w:left="6237" w:hanging="85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 период с </w:t>
      </w:r>
      <w:r w:rsidR="00ED7767" w:rsidRPr="00A325BC">
        <w:rPr>
          <w:sz w:val="24"/>
          <w:szCs w:val="24"/>
        </w:rPr>
        <w:t>1 августа 201</w:t>
      </w:r>
      <w:r>
        <w:rPr>
          <w:sz w:val="24"/>
          <w:szCs w:val="24"/>
        </w:rPr>
        <w:t>9</w:t>
      </w:r>
      <w:r w:rsidR="00ED7767" w:rsidRPr="00A325BC">
        <w:rPr>
          <w:sz w:val="24"/>
          <w:szCs w:val="24"/>
        </w:rPr>
        <w:t xml:space="preserve"> года</w:t>
      </w:r>
    </w:p>
    <w:p w:rsidR="00ED7767" w:rsidRPr="00A325BC" w:rsidRDefault="00BC6843" w:rsidP="00D91BD9">
      <w:pPr>
        <w:ind w:left="6237" w:hanging="85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ED7767" w:rsidRPr="00A325BC">
        <w:rPr>
          <w:sz w:val="24"/>
          <w:szCs w:val="24"/>
        </w:rPr>
        <w:t>1 августа 20</w:t>
      </w:r>
      <w:r>
        <w:rPr>
          <w:sz w:val="24"/>
          <w:szCs w:val="24"/>
        </w:rPr>
        <w:t>20</w:t>
      </w:r>
      <w:r w:rsidR="00ED7767" w:rsidRPr="00A325BC">
        <w:rPr>
          <w:sz w:val="24"/>
          <w:szCs w:val="24"/>
        </w:rPr>
        <w:t xml:space="preserve"> года»</w:t>
      </w:r>
    </w:p>
    <w:p w:rsidR="00CD7516" w:rsidRDefault="00CD7516" w:rsidP="00CD7516">
      <w:pPr>
        <w:ind w:firstLine="528"/>
        <w:jc w:val="right"/>
        <w:rPr>
          <w:szCs w:val="28"/>
        </w:rPr>
      </w:pPr>
    </w:p>
    <w:p w:rsidR="00CD7516" w:rsidRPr="00E95865" w:rsidRDefault="00CD7516" w:rsidP="00CD7516">
      <w:pPr>
        <w:ind w:firstLine="528"/>
        <w:jc w:val="right"/>
        <w:rPr>
          <w:rFonts w:ascii="Liberation Serif" w:hAnsi="Liberation Serif" w:cs="Liberation Serif"/>
          <w:sz w:val="24"/>
          <w:szCs w:val="24"/>
        </w:rPr>
      </w:pPr>
    </w:p>
    <w:p w:rsidR="00CD7516" w:rsidRPr="00E95865" w:rsidRDefault="00CD7516" w:rsidP="003701DE">
      <w:pPr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E95865">
        <w:rPr>
          <w:rFonts w:ascii="Liberation Serif" w:hAnsi="Liberation Serif" w:cs="Liberation Serif"/>
          <w:b/>
          <w:sz w:val="24"/>
          <w:szCs w:val="24"/>
        </w:rPr>
        <w:t>ЛИМИТ</w:t>
      </w:r>
    </w:p>
    <w:p w:rsidR="00CD7516" w:rsidRPr="00E95865" w:rsidRDefault="00CD7516" w:rsidP="003701DE">
      <w:pPr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E95865">
        <w:rPr>
          <w:rFonts w:ascii="Liberation Serif" w:hAnsi="Liberation Serif" w:cs="Liberation Serif"/>
          <w:b/>
          <w:sz w:val="24"/>
          <w:szCs w:val="24"/>
        </w:rPr>
        <w:t xml:space="preserve">добычи </w:t>
      </w:r>
      <w:r w:rsidR="00B80715" w:rsidRPr="00E95865">
        <w:rPr>
          <w:rFonts w:ascii="Liberation Serif" w:hAnsi="Liberation Serif" w:cs="Liberation Serif"/>
          <w:b/>
          <w:sz w:val="24"/>
          <w:szCs w:val="24"/>
        </w:rPr>
        <w:t>барсуков</w:t>
      </w:r>
      <w:r w:rsidRPr="00E95865">
        <w:rPr>
          <w:rFonts w:ascii="Liberation Serif" w:hAnsi="Liberation Serif" w:cs="Liberation Serif"/>
          <w:b/>
          <w:sz w:val="24"/>
          <w:szCs w:val="24"/>
        </w:rPr>
        <w:t xml:space="preserve"> для Свердловской области на период</w:t>
      </w:r>
    </w:p>
    <w:p w:rsidR="00CD7516" w:rsidRPr="00E95865" w:rsidRDefault="00BC6843" w:rsidP="003701DE">
      <w:pPr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с </w:t>
      </w:r>
      <w:r w:rsidR="00CD7516" w:rsidRPr="00E95865">
        <w:rPr>
          <w:rFonts w:ascii="Liberation Serif" w:hAnsi="Liberation Serif" w:cs="Liberation Serif"/>
          <w:b/>
          <w:sz w:val="24"/>
          <w:szCs w:val="24"/>
        </w:rPr>
        <w:t>1 августа 201</w:t>
      </w:r>
      <w:r w:rsidR="00AC7072" w:rsidRPr="00E95865">
        <w:rPr>
          <w:rFonts w:ascii="Liberation Serif" w:hAnsi="Liberation Serif" w:cs="Liberation Serif"/>
          <w:b/>
          <w:sz w:val="24"/>
          <w:szCs w:val="24"/>
        </w:rPr>
        <w:t>9</w:t>
      </w:r>
      <w:r>
        <w:rPr>
          <w:rFonts w:ascii="Liberation Serif" w:hAnsi="Liberation Serif" w:cs="Liberation Serif"/>
          <w:b/>
          <w:sz w:val="24"/>
          <w:szCs w:val="24"/>
        </w:rPr>
        <w:t xml:space="preserve"> года по </w:t>
      </w:r>
      <w:r w:rsidR="00CD7516" w:rsidRPr="00E95865">
        <w:rPr>
          <w:rFonts w:ascii="Liberation Serif" w:hAnsi="Liberation Serif" w:cs="Liberation Serif"/>
          <w:b/>
          <w:sz w:val="24"/>
          <w:szCs w:val="24"/>
        </w:rPr>
        <w:t>1 августа 20</w:t>
      </w:r>
      <w:r w:rsidR="00AC7072" w:rsidRPr="00E95865">
        <w:rPr>
          <w:rFonts w:ascii="Liberation Serif" w:hAnsi="Liberation Serif" w:cs="Liberation Serif"/>
          <w:b/>
          <w:sz w:val="24"/>
          <w:szCs w:val="24"/>
        </w:rPr>
        <w:t>20</w:t>
      </w:r>
      <w:r w:rsidR="00CD7516" w:rsidRPr="00E95865">
        <w:rPr>
          <w:rFonts w:ascii="Liberation Serif" w:hAnsi="Liberation Serif" w:cs="Liberation Serif"/>
          <w:b/>
          <w:sz w:val="24"/>
          <w:szCs w:val="24"/>
        </w:rPr>
        <w:t xml:space="preserve"> года</w:t>
      </w:r>
    </w:p>
    <w:p w:rsidR="00594072" w:rsidRPr="00E95865" w:rsidRDefault="00594072" w:rsidP="00594072">
      <w:pPr>
        <w:ind w:firstLine="528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1984"/>
      </w:tblGrid>
      <w:tr w:rsidR="00594072" w:rsidRPr="00E95865" w:rsidTr="00594072">
        <w:trPr>
          <w:trHeight w:val="786"/>
        </w:trPr>
        <w:tc>
          <w:tcPr>
            <w:tcW w:w="709" w:type="dxa"/>
            <w:shd w:val="clear" w:color="auto" w:fill="auto"/>
          </w:tcPr>
          <w:p w:rsidR="00594072" w:rsidRPr="00E95865" w:rsidRDefault="00594072" w:rsidP="00594072">
            <w:pPr>
              <w:pStyle w:val="aa"/>
              <w:ind w:left="-108" w:right="-108" w:firstLine="0"/>
              <w:contextualSpacing/>
              <w:jc w:val="center"/>
              <w:rPr>
                <w:rFonts w:ascii="Liberation Serif" w:hAnsi="Liberation Serif" w:cs="Liberation Serif"/>
                <w:spacing w:val="-10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pacing w:val="-10"/>
                <w:sz w:val="24"/>
                <w:szCs w:val="24"/>
              </w:rPr>
              <w:t>Номер строки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pStyle w:val="aa"/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Наименование охотничьего угодья</w:t>
            </w:r>
          </w:p>
        </w:tc>
        <w:tc>
          <w:tcPr>
            <w:tcW w:w="1984" w:type="dxa"/>
            <w:shd w:val="clear" w:color="auto" w:fill="auto"/>
          </w:tcPr>
          <w:p w:rsidR="00594072" w:rsidRPr="00E95865" w:rsidRDefault="00594072" w:rsidP="00AC7072">
            <w:pPr>
              <w:pStyle w:val="aa"/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Квота добычи </w:t>
            </w:r>
            <w:r w:rsidR="00AC7072" w:rsidRPr="00E95865">
              <w:rPr>
                <w:rFonts w:ascii="Liberation Serif" w:hAnsi="Liberation Serif" w:cs="Liberation Serif"/>
                <w:sz w:val="24"/>
                <w:szCs w:val="24"/>
              </w:rPr>
              <w:t>барсуков</w:t>
            </w: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(особей)</w:t>
            </w:r>
          </w:p>
        </w:tc>
      </w:tr>
    </w:tbl>
    <w:p w:rsidR="00594072" w:rsidRPr="006176F7" w:rsidRDefault="00594072" w:rsidP="00594072">
      <w:pPr>
        <w:spacing w:line="0" w:lineRule="atLeast"/>
        <w:ind w:firstLine="527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8"/>
        <w:gridCol w:w="1984"/>
      </w:tblGrid>
      <w:tr w:rsidR="00594072" w:rsidRPr="00E95865" w:rsidTr="00594072">
        <w:trPr>
          <w:trHeight w:val="255"/>
          <w:tblHeader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94072" w:rsidRPr="00E95865" w:rsidRDefault="00BC6843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8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Азанковское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2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Айва-Приз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6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Акинфиевское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7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Актайское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7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Алапаевское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7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Алапаевское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кооперативно-промысловое 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Андреевское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6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Андрюшинское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6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Асбестовское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594072" w:rsidRPr="00E95865" w:rsidTr="00594072">
        <w:trPr>
          <w:trHeight w:val="26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Ассоциация Вепрь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6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Афанасьевское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Ачитское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D6D0F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Аятское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Байкаловское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Баранчинское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Бардым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11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Басьяновское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Бедбайка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Белый соболь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3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  <w:highlight w:val="magenta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Березовское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Беркут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Бисертское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3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Бобровское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Богдановичское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</w:p>
        </w:tc>
      </w:tr>
      <w:tr w:rsidR="00594072" w:rsidRPr="00E95865" w:rsidTr="00594072">
        <w:trPr>
          <w:trHeight w:val="22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Большой 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Кучаж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3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Большой Лип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Боровское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594072" w:rsidRPr="00E95865" w:rsidTr="00594072">
        <w:trPr>
          <w:trHeight w:val="21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Бурый медведь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30.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Буткинское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Вагранское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Васильевское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Вепрь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Верх-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Нейвинское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Верхнепышминское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4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Верхнесинячихинское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Верхняя Сосновка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Верхотурское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Верхотурский </w:t>
            </w:r>
            <w:hyperlink r:id="rId9" w:tooltip="посмотреть на карте" w:history="1">
              <w:proofErr w:type="spellStart"/>
              <w:r w:rsidRPr="00E95865">
                <w:rPr>
                  <w:rFonts w:ascii="Liberation Serif" w:hAnsi="Liberation Serif" w:cs="Liberation Serif"/>
                  <w:sz w:val="24"/>
                  <w:szCs w:val="24"/>
                </w:rPr>
                <w:t>кооппромхоз</w:t>
              </w:r>
              <w:proofErr w:type="spellEnd"/>
              <w:r w:rsidRPr="00E95865">
                <w:rPr>
                  <w:rFonts w:ascii="Liberation Serif" w:hAnsi="Liberation Serif" w:cs="Liberation Seri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40.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Вижайское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Вогульские зори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594072" w:rsidRPr="00E95865" w:rsidTr="00594072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Вогульское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Волковское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594072" w:rsidRPr="00E95865" w:rsidTr="00594072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44.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Волчихинское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Восточное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Всеволодо-Благодатское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Галашовское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49.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Голубковское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50.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Горкинское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594072" w:rsidRPr="00E95865" w:rsidTr="00594072">
        <w:trPr>
          <w:trHeight w:val="21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51.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Гороблагодатское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52.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Гуринское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Демидовское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54.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Дикоуткинское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55.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Динасовское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Добринское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Дубрава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58.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Еланское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Елинское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60.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Емельяшевское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61.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Ервинское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Ермак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63.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Ертарское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Жасмин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Журавли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66.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Заводоуспенское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67.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Заимка Тихая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68.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Зайковское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69.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Занинское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6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70.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Захарьинское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6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Зимнее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72.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</w:t>
            </w:r>
          </w:p>
        </w:tc>
      </w:tr>
      <w:tr w:rsidR="00594072" w:rsidRPr="00E95865" w:rsidTr="00594072">
        <w:trPr>
          <w:trHeight w:val="26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73.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Зыряновское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74.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Ирбитское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75.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Иргинское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6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Иска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77.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Исовское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78.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Кайгородское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1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79.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Калиновское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</w:t>
            </w:r>
          </w:p>
        </w:tc>
      </w:tr>
      <w:tr w:rsidR="00594072" w:rsidRPr="00E95865" w:rsidTr="00594072">
        <w:trPr>
          <w:trHeight w:val="11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80.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Каменные Ключи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11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Камское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82.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Камышловское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594072" w:rsidRPr="00E95865" w:rsidTr="00594072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Карагаевское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Каранино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2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Каргинское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Карелинское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87.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Карпинское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88.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Качканарское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89.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Квашнинское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594072" w:rsidRPr="00E95865" w:rsidTr="00594072">
        <w:trPr>
          <w:trHeight w:val="8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90.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Кедровское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91.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Кенчурское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Киргишанское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93.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Кировградское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94.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Кленовское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594072" w:rsidRPr="00E95865" w:rsidTr="00594072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Ключевское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Колчеданское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Кордюково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Корона Урала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99.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Косаревское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100.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Космаковское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101.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Костинское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1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102.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Костоусовское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103.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Кошня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104.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Красногвардейское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D6D0F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105.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Красноуральское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7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106.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Красноярское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107.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Красный Яр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108.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Кремлевские медведи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109.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Крестьянское фермерское хозяйство 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Бунькова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А.Н.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Крив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Куарское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Кулымах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Кумарьинское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Куренево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Кушвинское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кооперативно-промысловое 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Кушпайское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Кытлымское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118.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Латанское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119.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Лебяжское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F1E8E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Лебяжье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F1E8E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17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Лесной Урал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Ликинское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7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123.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Лялинское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Малиновая Гора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125.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Малоистокское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126.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Маминское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127.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Манчажское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9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Мартьяновское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7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Масловское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7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130.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Маурт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2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131.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Махневское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132.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Медяки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133.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Михайловское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134.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Мугайское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135.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Мурзинское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</w:p>
        </w:tc>
      </w:tr>
      <w:tr w:rsidR="00594072" w:rsidRPr="00E95865" w:rsidTr="00594072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136.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На Волчихе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137.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Накоряковское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138.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Невьянское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139.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Нейва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1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140.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Нижнее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0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141.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Нижнесергинское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142.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Нижнетагильское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143.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Нижнетуринское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144.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Нижняя Сосновка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145.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Низова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146.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147.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Нихворовское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148.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Ница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149.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Ницинское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8</w:t>
            </w:r>
          </w:p>
        </w:tc>
      </w:tr>
      <w:tr w:rsidR="00594072" w:rsidRPr="00E95865" w:rsidTr="00594072">
        <w:trPr>
          <w:trHeight w:val="21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Новатор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Новоасбестовское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152.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Новоипатовское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153.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Новолялинское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Новоселовское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Новый 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Вагиль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Нясьминское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157.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Озерный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Озерское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159.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Олентур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160.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Ольвинское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Островное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Отрадново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163.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Оусское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Охотник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165.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Охотпост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Охотхозяйство 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Артинского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лесхоза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18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Пантелеевское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Паньшино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6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169.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Пелымское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Первомайское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Плантация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Платоновское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Пожвинское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Поздняковское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Поклевское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176.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Покровское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F1E8E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177.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Полевское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17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178.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Полоз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179.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Полуденное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Поляковское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181.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Пореченское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182.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Порошинское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4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183.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Починковское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Притагильское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охотхозяйство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Простор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9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Пульниковское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594072" w:rsidRPr="00E95865" w:rsidTr="00594072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Радиан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188.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Раздолье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189.</w:t>
            </w:r>
          </w:p>
        </w:tc>
        <w:tc>
          <w:tcPr>
            <w:tcW w:w="7088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Ревдинское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190.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Регион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191.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Режевское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192.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Рендер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193.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Ретинское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194.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Рефтинское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11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195.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Роща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1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196.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Романовское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197.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Рыбниковское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198.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Сабиковское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199.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Савинское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200.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Сажинское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201.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Саламак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11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202.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Салдинское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203.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Сарагульское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30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204.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Саранинское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8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205.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Саргинское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206.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Светлогорское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207.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Светлое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208.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Северка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30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209.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Северское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16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210.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Северское учебно-опытное хозяйство УГЛТУ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15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211.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Сергинское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9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212.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Серебрянское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3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213.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Синдейское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30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214.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Сосновское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215.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Сосновый бор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216.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Сосьвинское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217.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Старатель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7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218.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Сухоложское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594072" w:rsidRPr="00E95865" w:rsidTr="00594072">
        <w:trPr>
          <w:trHeight w:val="24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219.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Сысертское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3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220.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Таватуйское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594072" w:rsidRPr="00E95865" w:rsidTr="00594072">
        <w:trPr>
          <w:trHeight w:val="19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221.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Тавдинское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12</w:t>
            </w:r>
          </w:p>
        </w:tc>
      </w:tr>
      <w:tr w:rsidR="00594072" w:rsidRPr="00E95865" w:rsidTr="00594072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222.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Тавдинское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кооперативно-промысловое хозяйство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594072" w:rsidRPr="00E95865" w:rsidTr="00594072">
        <w:trPr>
          <w:trHeight w:val="22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223.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Таёжник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224.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Таир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225.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Тайга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30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226.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Талицкое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</w:tr>
      <w:tr w:rsidR="00594072" w:rsidRPr="00E95865" w:rsidTr="00594072">
        <w:trPr>
          <w:trHeight w:val="30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227.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Талымское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30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228.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Тальминское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9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229.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Тегень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highlight w:val="magenta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6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230.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Темновское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7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231.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Тепляковское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232.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Терсутское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233.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Толкорп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7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234.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Толмачевское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235.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Толстовское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6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594072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236.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Тондольское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237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Трехозерное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238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Троицкое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239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Тугулымское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026EA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18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240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Тунгус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9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Тундра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242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Тура-Лес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243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Туринское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244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Увальское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245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Ураллес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246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УСВД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Усть-Тылайское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248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УТК-Кедр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249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Уфимское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250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Федотовское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Феникс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252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Харенское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8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253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Харловское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594072" w:rsidRPr="00E95865" w:rsidTr="00594072">
        <w:trPr>
          <w:trHeight w:val="18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254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Черноисточинское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255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Четкаринское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7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256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Чистые Пруды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16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Чонга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6F716A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15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975376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Чуклинское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259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Чупинская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Дубрава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260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Шабуровское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Шамарское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19408D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262.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Шегультанское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263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Шиханское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264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Шумовое 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265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Шунут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266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Юконское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Юрьевское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5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noWrap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Ясашинское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4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269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Ясьва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4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270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Природный парк «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Бажовские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места»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9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Природный парк «Река Чусовая» (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Висимский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участок)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6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272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Природный парк «Река Чусовая» (</w:t>
            </w: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Сулемский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участок)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8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273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Байкаловский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274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right="-139"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Богдановичский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 им. А.А. Киселева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275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Гаринский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276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Ирбитский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Камышловский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Лангурский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279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Пелымский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280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Пышминский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Сергинский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282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Слободотуринский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283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Таборинский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284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Тугулымский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285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Шалинский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286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Юрмычский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 им. А.В. Григорьева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22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Янсаевский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заказник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2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288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Алапаевский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289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Атигский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290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Байкаловский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19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Баранчинский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9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292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Березовский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293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Бисертский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19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294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Богдановичский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198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295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Верхнесалдинский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296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Верхнесергинский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Верхотурский участок общедоступных охотничьих угодий № 1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Верхотурский участок общедоступных охотничьих угодий № 2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19408D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299.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Выйский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300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Гаринский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4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Давыдовский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4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302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Ивдельский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303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Ирбитский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3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304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Исетский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305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Камышловский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1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306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Карпинский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  <w:hideMark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Комаровский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594072" w:rsidRPr="00E95865" w:rsidTr="00594072">
        <w:trPr>
          <w:trHeight w:val="210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308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Краснотурьинский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1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309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Красноуральский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4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310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Красноуфимский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7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311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Крутихинский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1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312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Новолялинский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313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Пелымский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323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314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Пышминский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65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315</w:t>
            </w:r>
            <w:r w:rsidR="00594072" w:rsidRPr="00E9586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Североуральский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3C5BE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594072" w:rsidRPr="00E95865" w:rsidTr="00594072">
        <w:trPr>
          <w:trHeight w:val="256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316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Серовский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594072" w:rsidRPr="00E95865" w:rsidTr="00594072">
        <w:trPr>
          <w:trHeight w:val="259"/>
        </w:trPr>
        <w:tc>
          <w:tcPr>
            <w:tcW w:w="709" w:type="dxa"/>
            <w:shd w:val="clear" w:color="auto" w:fill="auto"/>
            <w:noWrap/>
          </w:tcPr>
          <w:p w:rsidR="00594072" w:rsidRPr="00E95865" w:rsidRDefault="0019408D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317</w:t>
            </w:r>
            <w:r w:rsidR="00594072"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594072" w:rsidRPr="00E95865" w:rsidRDefault="00594072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Слободо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-Туринский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594072" w:rsidRPr="00E95865" w:rsidRDefault="00DC11C8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</w:t>
            </w:r>
          </w:p>
        </w:tc>
      </w:tr>
      <w:tr w:rsidR="00C52B55" w:rsidRPr="00E95865" w:rsidTr="00594072">
        <w:trPr>
          <w:trHeight w:val="259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318.</w:t>
            </w:r>
          </w:p>
        </w:tc>
        <w:tc>
          <w:tcPr>
            <w:tcW w:w="7088" w:type="dxa"/>
            <w:shd w:val="clear" w:color="auto" w:fill="auto"/>
          </w:tcPr>
          <w:p w:rsidR="00C52B55" w:rsidRPr="00E95865" w:rsidRDefault="00C52B55" w:rsidP="00BC6843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Сухоложский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E95865" w:rsidTr="00594072">
        <w:trPr>
          <w:trHeight w:val="250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C52B55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319.</w:t>
            </w:r>
          </w:p>
        </w:tc>
        <w:tc>
          <w:tcPr>
            <w:tcW w:w="7088" w:type="dxa"/>
            <w:shd w:val="clear" w:color="auto" w:fill="auto"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Сысертский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</w:tr>
      <w:tr w:rsidR="00C52B55" w:rsidRPr="00E95865" w:rsidTr="00594072">
        <w:trPr>
          <w:trHeight w:val="253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320.</w:t>
            </w:r>
          </w:p>
        </w:tc>
        <w:tc>
          <w:tcPr>
            <w:tcW w:w="7088" w:type="dxa"/>
            <w:shd w:val="clear" w:color="auto" w:fill="auto"/>
            <w:hideMark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Таборинский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</w:p>
        </w:tc>
      </w:tr>
      <w:tr w:rsidR="00C52B55" w:rsidRPr="00E95865" w:rsidTr="00594072">
        <w:trPr>
          <w:trHeight w:val="258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321.</w:t>
            </w:r>
          </w:p>
        </w:tc>
        <w:tc>
          <w:tcPr>
            <w:tcW w:w="7088" w:type="dxa"/>
            <w:shd w:val="clear" w:color="auto" w:fill="auto"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Тавдинский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E95865" w:rsidTr="00594072">
        <w:trPr>
          <w:trHeight w:val="254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322.</w:t>
            </w:r>
          </w:p>
        </w:tc>
        <w:tc>
          <w:tcPr>
            <w:tcW w:w="7088" w:type="dxa"/>
            <w:shd w:val="clear" w:color="auto" w:fill="auto"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Тагильский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E95865" w:rsidTr="00594072">
        <w:trPr>
          <w:trHeight w:val="258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323.</w:t>
            </w:r>
          </w:p>
        </w:tc>
        <w:tc>
          <w:tcPr>
            <w:tcW w:w="7088" w:type="dxa"/>
            <w:shd w:val="clear" w:color="auto" w:fill="auto"/>
            <w:hideMark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Таежный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E95865" w:rsidTr="00594072">
        <w:trPr>
          <w:trHeight w:val="228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324.</w:t>
            </w:r>
          </w:p>
        </w:tc>
        <w:tc>
          <w:tcPr>
            <w:tcW w:w="7088" w:type="dxa"/>
            <w:shd w:val="clear" w:color="auto" w:fill="auto"/>
            <w:hideMark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Талицкий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E95865" w:rsidTr="00594072">
        <w:trPr>
          <w:trHeight w:val="232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325.</w:t>
            </w:r>
          </w:p>
        </w:tc>
        <w:tc>
          <w:tcPr>
            <w:tcW w:w="7088" w:type="dxa"/>
            <w:shd w:val="clear" w:color="auto" w:fill="auto"/>
            <w:hideMark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Туринский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2</w:t>
            </w:r>
          </w:p>
        </w:tc>
      </w:tr>
      <w:tr w:rsidR="00C52B55" w:rsidRPr="00E95865" w:rsidTr="00594072">
        <w:trPr>
          <w:trHeight w:val="236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326.</w:t>
            </w:r>
          </w:p>
        </w:tc>
        <w:tc>
          <w:tcPr>
            <w:tcW w:w="7088" w:type="dxa"/>
            <w:shd w:val="clear" w:color="auto" w:fill="auto"/>
            <w:hideMark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Шалинский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E95865" w:rsidTr="00594072">
        <w:trPr>
          <w:trHeight w:val="226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327.</w:t>
            </w:r>
          </w:p>
        </w:tc>
        <w:tc>
          <w:tcPr>
            <w:tcW w:w="7088" w:type="dxa"/>
            <w:shd w:val="clear" w:color="auto" w:fill="auto"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Шиловский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0</w:t>
            </w:r>
          </w:p>
        </w:tc>
      </w:tr>
      <w:tr w:rsidR="00C52B55" w:rsidRPr="00E95865" w:rsidTr="00594072">
        <w:trPr>
          <w:trHeight w:val="229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328.</w:t>
            </w:r>
          </w:p>
        </w:tc>
        <w:tc>
          <w:tcPr>
            <w:tcW w:w="7088" w:type="dxa"/>
            <w:shd w:val="clear" w:color="auto" w:fill="auto"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Шмаковский</w:t>
            </w:r>
            <w:proofErr w:type="spellEnd"/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 xml:space="preserve"> участок общедоступных охотничьих угодий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</w:tr>
      <w:tr w:rsidR="00C52B55" w:rsidRPr="00E95865" w:rsidTr="00594072">
        <w:trPr>
          <w:trHeight w:val="229"/>
        </w:trPr>
        <w:tc>
          <w:tcPr>
            <w:tcW w:w="709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329.</w:t>
            </w:r>
          </w:p>
        </w:tc>
        <w:tc>
          <w:tcPr>
            <w:tcW w:w="7088" w:type="dxa"/>
            <w:shd w:val="clear" w:color="auto" w:fill="auto"/>
          </w:tcPr>
          <w:p w:rsidR="00C52B55" w:rsidRPr="00E95865" w:rsidRDefault="00C52B55" w:rsidP="00594072">
            <w:pPr>
              <w:ind w:firstLine="0"/>
              <w:contextualSpacing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auto"/>
            <w:noWrap/>
          </w:tcPr>
          <w:p w:rsidR="00C52B55" w:rsidRPr="00E95865" w:rsidRDefault="00C52B55" w:rsidP="00594072">
            <w:pPr>
              <w:ind w:firstLine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E95865">
              <w:rPr>
                <w:rFonts w:ascii="Liberation Serif" w:hAnsi="Liberation Serif" w:cs="Liberation Serif"/>
                <w:bCs/>
                <w:sz w:val="24"/>
                <w:szCs w:val="24"/>
              </w:rPr>
              <w:t>442*</w:t>
            </w:r>
          </w:p>
        </w:tc>
      </w:tr>
    </w:tbl>
    <w:p w:rsidR="00CD7516" w:rsidRPr="00530140" w:rsidRDefault="00CD7516" w:rsidP="00CD7516">
      <w:pPr>
        <w:tabs>
          <w:tab w:val="left" w:pos="851"/>
        </w:tabs>
        <w:ind w:left="-993" w:firstLine="567"/>
        <w:rPr>
          <w:szCs w:val="28"/>
        </w:rPr>
      </w:pPr>
    </w:p>
    <w:p w:rsidR="00741E9F" w:rsidRPr="00E95865" w:rsidRDefault="00487BE8" w:rsidP="00D91BD9">
      <w:pPr>
        <w:tabs>
          <w:tab w:val="left" w:pos="851"/>
        </w:tabs>
        <w:ind w:firstLine="709"/>
        <w:rPr>
          <w:rFonts w:ascii="Liberation Serif" w:hAnsi="Liberation Serif" w:cs="Liberation Serif"/>
          <w:sz w:val="24"/>
          <w:szCs w:val="24"/>
        </w:rPr>
      </w:pPr>
      <w:r w:rsidRPr="00E95865">
        <w:rPr>
          <w:rFonts w:ascii="Liberation Serif" w:hAnsi="Liberation Serif" w:cs="Liberation Serif"/>
          <w:sz w:val="24"/>
          <w:szCs w:val="24"/>
        </w:rPr>
        <w:t>*</w:t>
      </w:r>
      <w:r w:rsidR="00CB1153" w:rsidRPr="00E95865">
        <w:rPr>
          <w:rFonts w:ascii="Liberation Serif" w:hAnsi="Liberation Serif" w:cs="Liberation Serif"/>
          <w:sz w:val="24"/>
          <w:szCs w:val="24"/>
        </w:rPr>
        <w:t>Лимит добычи</w:t>
      </w:r>
      <w:r w:rsidR="00CD7516" w:rsidRPr="00E95865">
        <w:rPr>
          <w:rFonts w:ascii="Liberation Serif" w:hAnsi="Liberation Serif" w:cs="Liberation Serif"/>
          <w:sz w:val="24"/>
          <w:szCs w:val="24"/>
        </w:rPr>
        <w:t xml:space="preserve"> </w:t>
      </w:r>
      <w:r w:rsidR="00B80715" w:rsidRPr="00E95865">
        <w:rPr>
          <w:rFonts w:ascii="Liberation Serif" w:hAnsi="Liberation Serif" w:cs="Liberation Serif"/>
          <w:sz w:val="24"/>
          <w:szCs w:val="24"/>
        </w:rPr>
        <w:t>барсуков</w:t>
      </w:r>
      <w:r w:rsidR="00CD7516" w:rsidRPr="00E95865">
        <w:rPr>
          <w:rFonts w:ascii="Liberation Serif" w:hAnsi="Liberation Serif" w:cs="Liberation Serif"/>
          <w:sz w:val="24"/>
          <w:szCs w:val="24"/>
        </w:rPr>
        <w:t xml:space="preserve"> для Св</w:t>
      </w:r>
      <w:r w:rsidR="00BC6843">
        <w:rPr>
          <w:rFonts w:ascii="Liberation Serif" w:hAnsi="Liberation Serif" w:cs="Liberation Serif"/>
          <w:sz w:val="24"/>
          <w:szCs w:val="24"/>
        </w:rPr>
        <w:t xml:space="preserve">ердловской области на период с </w:t>
      </w:r>
      <w:r w:rsidR="00CD7516" w:rsidRPr="00E95865">
        <w:rPr>
          <w:rFonts w:ascii="Liberation Serif" w:hAnsi="Liberation Serif" w:cs="Liberation Serif"/>
          <w:sz w:val="24"/>
          <w:szCs w:val="24"/>
        </w:rPr>
        <w:t>1 августа 201</w:t>
      </w:r>
      <w:r w:rsidR="008C4F0E" w:rsidRPr="00E95865">
        <w:rPr>
          <w:rFonts w:ascii="Liberation Serif" w:hAnsi="Liberation Serif" w:cs="Liberation Serif"/>
          <w:sz w:val="24"/>
          <w:szCs w:val="24"/>
        </w:rPr>
        <w:t>9</w:t>
      </w:r>
      <w:r w:rsidR="00CD7516" w:rsidRPr="00E95865">
        <w:rPr>
          <w:rFonts w:ascii="Liberation Serif" w:hAnsi="Liberation Serif" w:cs="Liberation Serif"/>
          <w:sz w:val="24"/>
          <w:szCs w:val="24"/>
        </w:rPr>
        <w:t xml:space="preserve"> года </w:t>
      </w:r>
      <w:r w:rsidR="00E95865">
        <w:rPr>
          <w:rFonts w:ascii="Liberation Serif" w:hAnsi="Liberation Serif" w:cs="Liberation Serif"/>
          <w:sz w:val="24"/>
          <w:szCs w:val="24"/>
        </w:rPr>
        <w:t xml:space="preserve">              </w:t>
      </w:r>
      <w:r w:rsidR="00BC6843">
        <w:rPr>
          <w:rFonts w:ascii="Liberation Serif" w:hAnsi="Liberation Serif" w:cs="Liberation Serif"/>
          <w:sz w:val="24"/>
          <w:szCs w:val="24"/>
        </w:rPr>
        <w:t xml:space="preserve">по </w:t>
      </w:r>
      <w:r w:rsidR="00CD7516" w:rsidRPr="00E95865">
        <w:rPr>
          <w:rFonts w:ascii="Liberation Serif" w:hAnsi="Liberation Serif" w:cs="Liberation Serif"/>
          <w:sz w:val="24"/>
          <w:szCs w:val="24"/>
        </w:rPr>
        <w:t>1 августа 20</w:t>
      </w:r>
      <w:r w:rsidR="008C4F0E" w:rsidRPr="00E95865">
        <w:rPr>
          <w:rFonts w:ascii="Liberation Serif" w:hAnsi="Liberation Serif" w:cs="Liberation Serif"/>
          <w:sz w:val="24"/>
          <w:szCs w:val="24"/>
        </w:rPr>
        <w:t>20</w:t>
      </w:r>
      <w:r w:rsidR="005E378D" w:rsidRPr="00E95865">
        <w:rPr>
          <w:rFonts w:ascii="Liberation Serif" w:hAnsi="Liberation Serif" w:cs="Liberation Serif"/>
          <w:sz w:val="24"/>
          <w:szCs w:val="24"/>
        </w:rPr>
        <w:t xml:space="preserve"> года равен </w:t>
      </w:r>
      <w:r w:rsidR="008C4F0E" w:rsidRPr="00E95865">
        <w:rPr>
          <w:rFonts w:ascii="Liberation Serif" w:hAnsi="Liberation Serif" w:cs="Liberation Serif"/>
          <w:sz w:val="24"/>
          <w:szCs w:val="24"/>
        </w:rPr>
        <w:t>442</w:t>
      </w:r>
      <w:r w:rsidR="005E378D" w:rsidRPr="00E95865">
        <w:rPr>
          <w:rFonts w:ascii="Liberation Serif" w:hAnsi="Liberation Serif" w:cs="Liberation Serif"/>
          <w:sz w:val="24"/>
          <w:szCs w:val="24"/>
        </w:rPr>
        <w:t xml:space="preserve"> особ</w:t>
      </w:r>
      <w:r w:rsidR="008C4F0E" w:rsidRPr="00E95865">
        <w:rPr>
          <w:rFonts w:ascii="Liberation Serif" w:hAnsi="Liberation Serif" w:cs="Liberation Serif"/>
          <w:sz w:val="24"/>
          <w:szCs w:val="24"/>
        </w:rPr>
        <w:t>и</w:t>
      </w:r>
      <w:r w:rsidR="005E378D" w:rsidRPr="00E95865">
        <w:rPr>
          <w:rFonts w:ascii="Liberation Serif" w:hAnsi="Liberation Serif" w:cs="Liberation Serif"/>
          <w:sz w:val="24"/>
          <w:szCs w:val="24"/>
        </w:rPr>
        <w:t xml:space="preserve">, что составляет </w:t>
      </w:r>
      <w:r w:rsidRPr="00E95865">
        <w:rPr>
          <w:rFonts w:ascii="Liberation Serif" w:hAnsi="Liberation Serif" w:cs="Liberation Serif"/>
          <w:sz w:val="24"/>
          <w:szCs w:val="24"/>
        </w:rPr>
        <w:t>6,27%</w:t>
      </w:r>
      <w:r w:rsidR="00CD7516" w:rsidRPr="00E95865">
        <w:rPr>
          <w:rFonts w:ascii="Liberation Serif" w:hAnsi="Liberation Serif" w:cs="Liberation Serif"/>
          <w:sz w:val="24"/>
          <w:szCs w:val="24"/>
        </w:rPr>
        <w:t xml:space="preserve"> от численности </w:t>
      </w:r>
      <w:r w:rsidR="00B80715" w:rsidRPr="00E95865">
        <w:rPr>
          <w:rFonts w:ascii="Liberation Serif" w:hAnsi="Liberation Serif" w:cs="Liberation Serif"/>
          <w:sz w:val="24"/>
          <w:szCs w:val="24"/>
        </w:rPr>
        <w:t xml:space="preserve">барсуков </w:t>
      </w:r>
      <w:r w:rsidR="00E95865">
        <w:rPr>
          <w:rFonts w:ascii="Liberation Serif" w:hAnsi="Liberation Serif" w:cs="Liberation Serif"/>
          <w:sz w:val="24"/>
          <w:szCs w:val="24"/>
        </w:rPr>
        <w:t xml:space="preserve">                  </w:t>
      </w:r>
      <w:r w:rsidR="00CD7516" w:rsidRPr="00E95865">
        <w:rPr>
          <w:rFonts w:ascii="Liberation Serif" w:hAnsi="Liberation Serif" w:cs="Liberation Serif"/>
          <w:sz w:val="24"/>
          <w:szCs w:val="24"/>
        </w:rPr>
        <w:t>на территории Свердловской области.</w:t>
      </w:r>
    </w:p>
    <w:p w:rsidR="00741E9F" w:rsidRPr="00741E9F" w:rsidRDefault="00014BA3" w:rsidP="00635B5A">
      <w:pPr>
        <w:autoSpaceDE w:val="0"/>
        <w:autoSpaceDN w:val="0"/>
        <w:adjustRightInd w:val="0"/>
        <w:ind w:firstLine="5103"/>
        <w:jc w:val="left"/>
        <w:rPr>
          <w:rFonts w:cs="Arial"/>
          <w:bCs/>
          <w:color w:val="000000"/>
          <w:spacing w:val="60"/>
          <w:szCs w:val="28"/>
        </w:rPr>
        <w:sectPr w:rsidR="00741E9F" w:rsidRPr="00741E9F" w:rsidSect="00741E9F">
          <w:headerReference w:type="default" r:id="rId10"/>
          <w:pgSz w:w="11906" w:h="16838" w:code="9"/>
          <w:pgMar w:top="1135" w:right="567" w:bottom="1135" w:left="1418" w:header="709" w:footer="709" w:gutter="0"/>
          <w:pgNumType w:start="1"/>
          <w:cols w:space="708"/>
          <w:titlePg/>
          <w:docGrid w:linePitch="360"/>
        </w:sectPr>
      </w:pPr>
      <w:r w:rsidRPr="00594072">
        <w:rPr>
          <w:rFonts w:ascii="Liberation Serif" w:hAnsi="Liberation Serif" w:cs="Liberation Serif"/>
          <w:sz w:val="26"/>
          <w:szCs w:val="26"/>
        </w:rPr>
        <w:br w:type="page"/>
      </w:r>
    </w:p>
    <w:p w:rsidR="00741E9F" w:rsidRPr="00497867" w:rsidRDefault="00D91BD9" w:rsidP="00741E9F">
      <w:pPr>
        <w:ind w:firstLine="0"/>
        <w:jc w:val="center"/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en-US"/>
        </w:rPr>
      </w:pPr>
      <w:r w:rsidRPr="00497867">
        <w:rPr>
          <w:rFonts w:ascii="Liberation Serif" w:eastAsia="Calibri" w:hAnsi="Liberation Serif" w:cs="Liberation Serif"/>
          <w:b/>
          <w:color w:val="000000"/>
          <w:spacing w:val="60"/>
          <w:sz w:val="24"/>
          <w:szCs w:val="24"/>
          <w:lang w:eastAsia="en-US"/>
        </w:rPr>
        <w:t xml:space="preserve">ЛИСТ </w:t>
      </w:r>
      <w:r w:rsidR="00741E9F" w:rsidRPr="00497867">
        <w:rPr>
          <w:rFonts w:ascii="Liberation Serif" w:eastAsia="Calibri" w:hAnsi="Liberation Serif" w:cs="Liberation Serif"/>
          <w:b/>
          <w:color w:val="000000"/>
          <w:spacing w:val="60"/>
          <w:sz w:val="24"/>
          <w:szCs w:val="24"/>
          <w:lang w:eastAsia="en-US"/>
        </w:rPr>
        <w:t>СОГЛАСОВАНИ</w:t>
      </w:r>
      <w:r w:rsidRPr="00497867">
        <w:rPr>
          <w:rFonts w:ascii="Liberation Serif" w:eastAsia="Calibri" w:hAnsi="Liberation Serif" w:cs="Liberation Serif"/>
          <w:b/>
          <w:color w:val="000000"/>
          <w:spacing w:val="60"/>
          <w:sz w:val="24"/>
          <w:szCs w:val="24"/>
          <w:lang w:eastAsia="en-US"/>
        </w:rPr>
        <w:t>Я</w:t>
      </w:r>
    </w:p>
    <w:p w:rsidR="00741E9F" w:rsidRPr="00497867" w:rsidRDefault="00741E9F" w:rsidP="00741E9F">
      <w:pPr>
        <w:ind w:firstLine="0"/>
        <w:jc w:val="center"/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en-US"/>
        </w:rPr>
      </w:pPr>
      <w:r w:rsidRPr="00497867"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en-US"/>
        </w:rPr>
        <w:t>проекта указа Губернатора Свердловской области</w:t>
      </w:r>
    </w:p>
    <w:p w:rsidR="00821C8A" w:rsidRPr="00497867" w:rsidRDefault="00821C8A" w:rsidP="00741E9F">
      <w:pPr>
        <w:ind w:firstLine="0"/>
        <w:jc w:val="center"/>
        <w:rPr>
          <w:rFonts w:ascii="Liberation Serif" w:eastAsia="Calibri" w:hAnsi="Liberation Serif" w:cs="Liberation Serif"/>
          <w:b/>
          <w:color w:val="000000"/>
          <w:sz w:val="24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95"/>
        <w:gridCol w:w="2019"/>
        <w:gridCol w:w="1520"/>
        <w:gridCol w:w="1292"/>
        <w:gridCol w:w="1804"/>
      </w:tblGrid>
      <w:tr w:rsidR="00821C8A" w:rsidRPr="00497867" w:rsidTr="00497867">
        <w:trPr>
          <w:trHeight w:val="834"/>
        </w:trPr>
        <w:tc>
          <w:tcPr>
            <w:tcW w:w="3404" w:type="dxa"/>
          </w:tcPr>
          <w:p w:rsidR="00821C8A" w:rsidRPr="00497867" w:rsidRDefault="00497867" w:rsidP="00497867">
            <w:pPr>
              <w:ind w:firstLine="0"/>
              <w:jc w:val="left"/>
              <w:rPr>
                <w:rFonts w:ascii="Liberation Serif" w:eastAsia="Calibri" w:hAnsi="Liberation Serif" w:cs="Liberation Serif"/>
                <w:color w:val="000000"/>
                <w:spacing w:val="60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Наименование проекта:</w:t>
            </w:r>
          </w:p>
        </w:tc>
        <w:tc>
          <w:tcPr>
            <w:tcW w:w="6626" w:type="dxa"/>
            <w:gridSpan w:val="4"/>
          </w:tcPr>
          <w:p w:rsidR="00821C8A" w:rsidRPr="00497867" w:rsidRDefault="00821C8A" w:rsidP="00BC6843">
            <w:pPr>
              <w:ind w:left="-110" w:firstLine="0"/>
              <w:contextualSpacing/>
              <w:rPr>
                <w:rFonts w:ascii="Liberation Serif" w:eastAsia="Calibri" w:hAnsi="Liberation Serif" w:cs="Liberation Serif"/>
                <w:b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97867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eastAsia="en-US"/>
              </w:rPr>
              <w:t>«</w:t>
            </w:r>
            <w:r w:rsidRPr="00497867">
              <w:rPr>
                <w:rFonts w:ascii="Liberation Serif" w:hAnsi="Liberation Serif" w:cs="Liberation Serif"/>
                <w:b/>
                <w:sz w:val="24"/>
                <w:szCs w:val="24"/>
              </w:rPr>
              <w:t>Об утверждении лимитов добычи охотничьих ресурсов для Св</w:t>
            </w:r>
            <w:r w:rsidR="00BC6843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ердловской области на период с </w:t>
            </w:r>
            <w:r w:rsidRPr="00497867">
              <w:rPr>
                <w:rFonts w:ascii="Liberation Serif" w:hAnsi="Liberation Serif" w:cs="Liberation Serif"/>
                <w:b/>
                <w:sz w:val="24"/>
                <w:szCs w:val="24"/>
              </w:rPr>
              <w:t>1 августа 201</w:t>
            </w:r>
            <w:r w:rsidR="00497867" w:rsidRPr="00497867">
              <w:rPr>
                <w:rFonts w:ascii="Liberation Serif" w:hAnsi="Liberation Serif" w:cs="Liberation Serif"/>
                <w:b/>
                <w:sz w:val="24"/>
                <w:szCs w:val="24"/>
              </w:rPr>
              <w:t>9</w:t>
            </w:r>
            <w:r w:rsidR="00BC6843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proofErr w:type="gramStart"/>
            <w:r w:rsidR="00BC6843">
              <w:rPr>
                <w:rFonts w:ascii="Liberation Serif" w:hAnsi="Liberation Serif" w:cs="Liberation Serif"/>
                <w:b/>
                <w:sz w:val="24"/>
                <w:szCs w:val="24"/>
              </w:rPr>
              <w:t>года  по</w:t>
            </w:r>
            <w:proofErr w:type="gramEnd"/>
            <w:r w:rsidR="00BC6843">
              <w:rPr>
                <w:rFonts w:ascii="Liberation Serif" w:hAnsi="Liberation Serif" w:cs="Liberation Serif"/>
                <w:b/>
                <w:sz w:val="24"/>
                <w:szCs w:val="24"/>
              </w:rPr>
              <w:t> </w:t>
            </w:r>
            <w:r w:rsidRPr="00497867">
              <w:rPr>
                <w:rFonts w:ascii="Liberation Serif" w:hAnsi="Liberation Serif" w:cs="Liberation Serif"/>
                <w:b/>
                <w:sz w:val="24"/>
                <w:szCs w:val="24"/>
              </w:rPr>
              <w:t>1</w:t>
            </w:r>
            <w:r w:rsidR="00BC6843">
              <w:rPr>
                <w:rFonts w:ascii="Liberation Serif" w:hAnsi="Liberation Serif" w:cs="Liberation Serif"/>
                <w:b/>
                <w:sz w:val="24"/>
                <w:szCs w:val="24"/>
              </w:rPr>
              <w:t> </w:t>
            </w:r>
            <w:r w:rsidRPr="00497867">
              <w:rPr>
                <w:rFonts w:ascii="Liberation Serif" w:hAnsi="Liberation Serif" w:cs="Liberation Serif"/>
                <w:b/>
                <w:sz w:val="24"/>
                <w:szCs w:val="24"/>
              </w:rPr>
              <w:t>августа 20</w:t>
            </w:r>
            <w:r w:rsidR="00497867" w:rsidRPr="00497867">
              <w:rPr>
                <w:rFonts w:ascii="Liberation Serif" w:hAnsi="Liberation Serif" w:cs="Liberation Serif"/>
                <w:b/>
                <w:sz w:val="24"/>
                <w:szCs w:val="24"/>
              </w:rPr>
              <w:t>20</w:t>
            </w:r>
            <w:r w:rsidRPr="00497867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года»</w:t>
            </w:r>
          </w:p>
        </w:tc>
      </w:tr>
      <w:tr w:rsidR="00821C8A" w:rsidRPr="00497867" w:rsidTr="00497867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244"/>
        </w:trPr>
        <w:tc>
          <w:tcPr>
            <w:tcW w:w="340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821C8A" w:rsidRPr="00BC6843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  <w:r w:rsidRPr="00BC6843">
              <w:rPr>
                <w:rFonts w:ascii="Liberation Serif" w:hAnsi="Liberation Serif" w:cs="Liberation Serif"/>
                <w:color w:val="000000"/>
                <w:sz w:val="20"/>
              </w:rPr>
              <w:t>Должность</w:t>
            </w:r>
          </w:p>
        </w:tc>
        <w:tc>
          <w:tcPr>
            <w:tcW w:w="20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1C8A" w:rsidRPr="00BC6843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  <w:r w:rsidRPr="00BC6843">
              <w:rPr>
                <w:rFonts w:ascii="Liberation Serif" w:hAnsi="Liberation Serif" w:cs="Liberation Serif"/>
                <w:color w:val="000000"/>
                <w:sz w:val="20"/>
              </w:rPr>
              <w:t>Инициалы и фамилия</w:t>
            </w:r>
          </w:p>
        </w:tc>
        <w:tc>
          <w:tcPr>
            <w:tcW w:w="460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21C8A" w:rsidRPr="00BC6843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  <w:r w:rsidRPr="00BC6843">
              <w:rPr>
                <w:rFonts w:ascii="Liberation Serif" w:hAnsi="Liberation Serif" w:cs="Liberation Serif"/>
                <w:color w:val="000000"/>
                <w:sz w:val="20"/>
              </w:rPr>
              <w:t xml:space="preserve"> Сроки и результаты согласования </w:t>
            </w:r>
          </w:p>
        </w:tc>
      </w:tr>
      <w:tr w:rsidR="00821C8A" w:rsidRPr="00497867" w:rsidTr="00497867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3"/>
        </w:trPr>
        <w:tc>
          <w:tcPr>
            <w:tcW w:w="340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821C8A" w:rsidRPr="00BC6843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</w:p>
        </w:tc>
        <w:tc>
          <w:tcPr>
            <w:tcW w:w="20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C8A" w:rsidRPr="00BC6843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C8A" w:rsidRPr="00BC6843" w:rsidRDefault="00BC6843" w:rsidP="00BC6843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</w:rPr>
              <w:t>Дата поступ</w:t>
            </w:r>
            <w:r w:rsidR="00821C8A" w:rsidRPr="00BC6843">
              <w:rPr>
                <w:rFonts w:ascii="Liberation Serif" w:hAnsi="Liberation Serif" w:cs="Liberation Serif"/>
                <w:color w:val="000000"/>
                <w:sz w:val="20"/>
              </w:rPr>
              <w:t>ления на</w:t>
            </w:r>
            <w:r>
              <w:rPr>
                <w:rFonts w:ascii="Liberation Serif" w:hAnsi="Liberation Serif" w:cs="Liberation Serif"/>
                <w:color w:val="000000"/>
                <w:sz w:val="20"/>
              </w:rPr>
              <w:t> </w:t>
            </w:r>
            <w:r w:rsidR="00821C8A" w:rsidRPr="00BC6843">
              <w:rPr>
                <w:rFonts w:ascii="Liberation Serif" w:hAnsi="Liberation Serif" w:cs="Liberation Serif"/>
                <w:color w:val="000000"/>
                <w:sz w:val="20"/>
              </w:rPr>
              <w:t xml:space="preserve">согласование 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C8A" w:rsidRPr="00BC6843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  <w:r w:rsidRPr="00BC6843">
              <w:rPr>
                <w:rFonts w:ascii="Liberation Serif" w:hAnsi="Liberation Serif" w:cs="Liberation Serif"/>
                <w:color w:val="000000"/>
                <w:sz w:val="20"/>
              </w:rPr>
              <w:t>Д</w:t>
            </w:r>
            <w:r w:rsidR="00BC6843">
              <w:rPr>
                <w:rFonts w:ascii="Liberation Serif" w:hAnsi="Liberation Serif" w:cs="Liberation Serif"/>
                <w:color w:val="000000"/>
                <w:sz w:val="20"/>
              </w:rPr>
              <w:t>ата согласо</w:t>
            </w:r>
            <w:r w:rsidRPr="00BC6843">
              <w:rPr>
                <w:rFonts w:ascii="Liberation Serif" w:hAnsi="Liberation Serif" w:cs="Liberation Serif"/>
                <w:color w:val="000000"/>
                <w:sz w:val="20"/>
              </w:rPr>
              <w:t xml:space="preserve">вания 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21C8A" w:rsidRPr="00BC6843" w:rsidRDefault="00821C8A" w:rsidP="00BC6843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0"/>
              </w:rPr>
            </w:pPr>
            <w:r w:rsidRPr="00BC6843">
              <w:rPr>
                <w:rFonts w:ascii="Liberation Serif" w:hAnsi="Liberation Serif" w:cs="Liberation Serif"/>
                <w:color w:val="000000"/>
                <w:sz w:val="20"/>
              </w:rPr>
              <w:t>Замечания и</w:t>
            </w:r>
            <w:r w:rsidR="00BC6843">
              <w:rPr>
                <w:rFonts w:ascii="Liberation Serif" w:hAnsi="Liberation Serif" w:cs="Liberation Serif"/>
                <w:color w:val="000000"/>
                <w:sz w:val="20"/>
              </w:rPr>
              <w:t> </w:t>
            </w:r>
            <w:r w:rsidRPr="00BC6843">
              <w:rPr>
                <w:rFonts w:ascii="Liberation Serif" w:hAnsi="Liberation Serif" w:cs="Liberation Serif"/>
                <w:color w:val="000000"/>
                <w:sz w:val="20"/>
              </w:rPr>
              <w:t xml:space="preserve">подпись </w:t>
            </w:r>
          </w:p>
        </w:tc>
      </w:tr>
      <w:tr w:rsidR="00821C8A" w:rsidRPr="00497867" w:rsidTr="00497867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1410"/>
        </w:trPr>
        <w:tc>
          <w:tcPr>
            <w:tcW w:w="340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1C8A" w:rsidRPr="00497867" w:rsidRDefault="00821C8A" w:rsidP="006B7D44">
            <w:pPr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Первый Заместитель Губернатора Свердловской области, Член Правительства Свердловской области</w:t>
            </w:r>
          </w:p>
        </w:tc>
        <w:tc>
          <w:tcPr>
            <w:tcW w:w="20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C8A" w:rsidRPr="00497867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А.В. Орлов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C8A" w:rsidRPr="00497867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C8A" w:rsidRPr="00497867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21C8A" w:rsidRPr="00497867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821C8A" w:rsidRPr="00497867" w:rsidTr="00497867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603"/>
        </w:trPr>
        <w:tc>
          <w:tcPr>
            <w:tcW w:w="340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1C8A" w:rsidRPr="00497867" w:rsidRDefault="00497867" w:rsidP="00497867">
            <w:pPr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Заместитель </w:t>
            </w:r>
            <w:r w:rsidR="00821C8A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Губернатора Свердловской области – Руководитель А</w:t>
            </w: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ппарата </w:t>
            </w:r>
            <w:r w:rsidR="00821C8A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Губернатора Свердловской области</w:t>
            </w: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и Правительства</w:t>
            </w:r>
            <w:r w:rsidR="00821C8A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Свердловской области</w:t>
            </w:r>
          </w:p>
        </w:tc>
        <w:tc>
          <w:tcPr>
            <w:tcW w:w="20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C8A" w:rsidRPr="00497867" w:rsidRDefault="00821C8A" w:rsidP="00497867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В.</w:t>
            </w:r>
            <w:r w:rsidR="00497867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. </w:t>
            </w:r>
            <w:r w:rsidR="00497867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Чайников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C8A" w:rsidRPr="00497867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C8A" w:rsidRPr="00497867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21C8A" w:rsidRPr="00497867" w:rsidRDefault="00821C8A" w:rsidP="006B7D44">
            <w:pPr>
              <w:ind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:rsidR="006B7D44" w:rsidRPr="00497867" w:rsidRDefault="006B7D44" w:rsidP="006B7D44">
      <w:pPr>
        <w:rPr>
          <w:rFonts w:ascii="Liberation Serif" w:hAnsi="Liberation Serif" w:cs="Liberation Serif"/>
          <w:vanish/>
          <w:sz w:val="24"/>
          <w:szCs w:val="24"/>
        </w:rPr>
      </w:pPr>
    </w:p>
    <w:p w:rsidR="00BC6843" w:rsidRDefault="00BC6843"/>
    <w:tbl>
      <w:tblPr>
        <w:tblpPr w:leftFromText="180" w:rightFromText="180" w:vertAnchor="text" w:horzAnchor="margin" w:tblpX="108" w:tblpY="167"/>
        <w:tblW w:w="10031" w:type="dxa"/>
        <w:tblLayout w:type="fixed"/>
        <w:tblLook w:val="0000" w:firstRow="0" w:lastRow="0" w:firstColumn="0" w:lastColumn="0" w:noHBand="0" w:noVBand="0"/>
      </w:tblPr>
      <w:tblGrid>
        <w:gridCol w:w="3369"/>
        <w:gridCol w:w="6662"/>
      </w:tblGrid>
      <w:tr w:rsidR="00821C8A" w:rsidRPr="00497867" w:rsidTr="00BC6843">
        <w:trPr>
          <w:trHeight w:hRule="exact" w:val="1132"/>
        </w:trPr>
        <w:tc>
          <w:tcPr>
            <w:tcW w:w="3369" w:type="dxa"/>
            <w:tcBorders>
              <w:bottom w:val="single" w:sz="4" w:space="0" w:color="auto"/>
            </w:tcBorders>
          </w:tcPr>
          <w:p w:rsidR="00821C8A" w:rsidRPr="00497867" w:rsidRDefault="00497867" w:rsidP="00BC6843">
            <w:pPr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Ответственный за</w:t>
            </w:r>
            <w:r w:rsidR="00BC684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содержание проекта</w:t>
            </w:r>
            <w:r w:rsidR="00821C8A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821C8A" w:rsidRPr="00497867" w:rsidRDefault="00497867" w:rsidP="00BC6843">
            <w:pPr>
              <w:ind w:left="33" w:right="34"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Директор </w:t>
            </w:r>
            <w:r w:rsidR="00821C8A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Департамент</w:t>
            </w: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="00821C8A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по охране, контролю и</w:t>
            </w:r>
            <w:r w:rsidR="00BC684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  <w:r w:rsidR="00821C8A"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регулированию использования животного мира Свердловской области</w:t>
            </w: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– главный государственный инспектор Свердловской области</w:t>
            </w:r>
          </w:p>
          <w:p w:rsidR="00497867" w:rsidRPr="00497867" w:rsidRDefault="00497867" w:rsidP="00BC6843">
            <w:pPr>
              <w:ind w:left="33" w:right="-358"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А.К. Кузнецов</w:t>
            </w:r>
          </w:p>
        </w:tc>
      </w:tr>
      <w:tr w:rsidR="00821C8A" w:rsidRPr="00497867" w:rsidTr="00BC6843">
        <w:trPr>
          <w:trHeight w:val="1840"/>
        </w:trPr>
        <w:tc>
          <w:tcPr>
            <w:tcW w:w="3369" w:type="dxa"/>
            <w:tcBorders>
              <w:top w:val="single" w:sz="4" w:space="0" w:color="auto"/>
            </w:tcBorders>
          </w:tcPr>
          <w:p w:rsidR="00821C8A" w:rsidRPr="00497867" w:rsidRDefault="00821C8A" w:rsidP="00E95865">
            <w:pPr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Исполнитель:</w:t>
            </w:r>
          </w:p>
        </w:tc>
        <w:tc>
          <w:tcPr>
            <w:tcW w:w="6662" w:type="dxa"/>
            <w:tcBorders>
              <w:top w:val="single" w:sz="4" w:space="0" w:color="auto"/>
              <w:bottom w:val="nil"/>
            </w:tcBorders>
          </w:tcPr>
          <w:p w:rsidR="00821C8A" w:rsidRPr="00BC6843" w:rsidRDefault="00821C8A" w:rsidP="00BC6843">
            <w:pPr>
              <w:ind w:left="33"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9786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Теплоухов Вячеслав Валерьевич, заместитель начальника отдела государственного надзора, охраны и использования животного мира Департамента по охране, контролю и регулированию использования животного мира Свердловской области – государственный инспектор Свердловской области, (343) 312-00-19 (доб. 224)</w:t>
            </w:r>
          </w:p>
        </w:tc>
      </w:tr>
    </w:tbl>
    <w:p w:rsidR="00CD7516" w:rsidRPr="00497867" w:rsidRDefault="00CD7516" w:rsidP="00E95865">
      <w:pPr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sectPr w:rsidR="00CD7516" w:rsidRPr="00497867" w:rsidSect="00741E9F">
      <w:headerReference w:type="even" r:id="rId11"/>
      <w:headerReference w:type="default" r:id="rId12"/>
      <w:pgSz w:w="11907" w:h="16840" w:code="9"/>
      <w:pgMar w:top="1134" w:right="1418" w:bottom="1134" w:left="567" w:header="567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843" w:rsidRDefault="00BC6843">
      <w:r>
        <w:separator/>
      </w:r>
    </w:p>
  </w:endnote>
  <w:endnote w:type="continuationSeparator" w:id="0">
    <w:p w:rsidR="00BC6843" w:rsidRDefault="00BC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843" w:rsidRDefault="00BC6843">
      <w:r>
        <w:separator/>
      </w:r>
    </w:p>
  </w:footnote>
  <w:footnote w:type="continuationSeparator" w:id="0">
    <w:p w:rsidR="00BC6843" w:rsidRDefault="00BC6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843" w:rsidRPr="00BC6843" w:rsidRDefault="00BC6843" w:rsidP="006D0390">
    <w:pPr>
      <w:pStyle w:val="a3"/>
      <w:ind w:firstLine="0"/>
      <w:jc w:val="center"/>
      <w:rPr>
        <w:sz w:val="24"/>
        <w:szCs w:val="24"/>
      </w:rPr>
    </w:pPr>
    <w:r w:rsidRPr="00BC6843">
      <w:rPr>
        <w:sz w:val="24"/>
        <w:szCs w:val="24"/>
      </w:rPr>
      <w:fldChar w:fldCharType="begin"/>
    </w:r>
    <w:r w:rsidRPr="00BC6843">
      <w:rPr>
        <w:sz w:val="24"/>
        <w:szCs w:val="24"/>
      </w:rPr>
      <w:instrText xml:space="preserve"> PAGE   \* MERGEFORMAT </w:instrText>
    </w:r>
    <w:r w:rsidRPr="00BC6843">
      <w:rPr>
        <w:sz w:val="24"/>
        <w:szCs w:val="24"/>
      </w:rPr>
      <w:fldChar w:fldCharType="separate"/>
    </w:r>
    <w:r w:rsidR="00A66FFC">
      <w:rPr>
        <w:noProof/>
        <w:sz w:val="24"/>
        <w:szCs w:val="24"/>
      </w:rPr>
      <w:t>2</w:t>
    </w:r>
    <w:r w:rsidRPr="00BC6843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843" w:rsidRDefault="00BC68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6843" w:rsidRDefault="00BC684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843" w:rsidRDefault="00BC68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>
      <w:fldChar w:fldCharType="end"/>
    </w:r>
  </w:p>
  <w:p w:rsidR="00BC6843" w:rsidRPr="007A2D59" w:rsidRDefault="00BC6843" w:rsidP="007A2D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38E7"/>
    <w:multiLevelType w:val="hybridMultilevel"/>
    <w:tmpl w:val="6EC28F86"/>
    <w:lvl w:ilvl="0" w:tplc="C0C6F66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FED4253"/>
    <w:multiLevelType w:val="multilevel"/>
    <w:tmpl w:val="FF0C0CC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0" w:hanging="76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10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5" w:hanging="2160"/>
      </w:pPr>
      <w:rPr>
        <w:rFonts w:hint="default"/>
      </w:rPr>
    </w:lvl>
  </w:abstractNum>
  <w:abstractNum w:abstractNumId="2" w15:restartNumberingAfterBreak="0">
    <w:nsid w:val="333B177D"/>
    <w:multiLevelType w:val="hybridMultilevel"/>
    <w:tmpl w:val="D730FAE6"/>
    <w:lvl w:ilvl="0" w:tplc="7786C0B8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 w15:restartNumberingAfterBreak="0">
    <w:nsid w:val="36A04437"/>
    <w:multiLevelType w:val="hybridMultilevel"/>
    <w:tmpl w:val="9778760A"/>
    <w:lvl w:ilvl="0" w:tplc="A74A5984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4563251F"/>
    <w:multiLevelType w:val="hybridMultilevel"/>
    <w:tmpl w:val="8800D6BC"/>
    <w:lvl w:ilvl="0" w:tplc="5A5CE11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4A057316"/>
    <w:multiLevelType w:val="hybridMultilevel"/>
    <w:tmpl w:val="2504944A"/>
    <w:lvl w:ilvl="0" w:tplc="53684B2A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E596C54"/>
    <w:multiLevelType w:val="hybridMultilevel"/>
    <w:tmpl w:val="6D8864AE"/>
    <w:lvl w:ilvl="0" w:tplc="A75E5A36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hint="default"/>
      </w:rPr>
    </w:lvl>
    <w:lvl w:ilvl="1" w:tplc="E5EA00E2">
      <w:start w:val="1"/>
      <w:numFmt w:val="decimal"/>
      <w:lvlText w:val="%2)"/>
      <w:lvlJc w:val="left"/>
      <w:pPr>
        <w:tabs>
          <w:tab w:val="num" w:pos="2876"/>
        </w:tabs>
        <w:ind w:left="2876" w:hanging="13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 w15:restartNumberingAfterBreak="0">
    <w:nsid w:val="521B2834"/>
    <w:multiLevelType w:val="hybridMultilevel"/>
    <w:tmpl w:val="6846B60A"/>
    <w:lvl w:ilvl="0" w:tplc="E2C6827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8" w15:restartNumberingAfterBreak="0">
    <w:nsid w:val="5C557EFC"/>
    <w:multiLevelType w:val="hybridMultilevel"/>
    <w:tmpl w:val="30D24B22"/>
    <w:lvl w:ilvl="0" w:tplc="D2E2A136">
      <w:start w:val="1"/>
      <w:numFmt w:val="decimal"/>
      <w:lvlText w:val="%1."/>
      <w:lvlJc w:val="left"/>
      <w:pPr>
        <w:tabs>
          <w:tab w:val="num" w:pos="2276"/>
        </w:tabs>
        <w:ind w:left="2276" w:hanging="1425"/>
      </w:pPr>
      <w:rPr>
        <w:rFonts w:hint="default"/>
      </w:rPr>
    </w:lvl>
    <w:lvl w:ilvl="1" w:tplc="E0E2C780">
      <w:start w:val="1"/>
      <w:numFmt w:val="decimal"/>
      <w:lvlText w:val="%2)"/>
      <w:lvlJc w:val="left"/>
      <w:pPr>
        <w:tabs>
          <w:tab w:val="num" w:pos="2066"/>
        </w:tabs>
        <w:ind w:left="2066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74790A8E"/>
    <w:multiLevelType w:val="hybridMultilevel"/>
    <w:tmpl w:val="BC909404"/>
    <w:lvl w:ilvl="0" w:tplc="D3B8F2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A9"/>
    <w:rsid w:val="0001229D"/>
    <w:rsid w:val="00012D92"/>
    <w:rsid w:val="00014BA3"/>
    <w:rsid w:val="00017FAF"/>
    <w:rsid w:val="00025A1F"/>
    <w:rsid w:val="00026EA6"/>
    <w:rsid w:val="00027DBA"/>
    <w:rsid w:val="0004324A"/>
    <w:rsid w:val="000444F7"/>
    <w:rsid w:val="00044837"/>
    <w:rsid w:val="00046F3A"/>
    <w:rsid w:val="00046F89"/>
    <w:rsid w:val="000524DE"/>
    <w:rsid w:val="000528F5"/>
    <w:rsid w:val="0005713B"/>
    <w:rsid w:val="00057A83"/>
    <w:rsid w:val="00062D91"/>
    <w:rsid w:val="0006479B"/>
    <w:rsid w:val="00064BA8"/>
    <w:rsid w:val="00066C37"/>
    <w:rsid w:val="00066D1C"/>
    <w:rsid w:val="0007159C"/>
    <w:rsid w:val="000727B1"/>
    <w:rsid w:val="00073BDF"/>
    <w:rsid w:val="0007430B"/>
    <w:rsid w:val="00075333"/>
    <w:rsid w:val="00075761"/>
    <w:rsid w:val="00077455"/>
    <w:rsid w:val="000901D2"/>
    <w:rsid w:val="00092D9D"/>
    <w:rsid w:val="00093D7B"/>
    <w:rsid w:val="000968FA"/>
    <w:rsid w:val="000A2CDD"/>
    <w:rsid w:val="000A6FE8"/>
    <w:rsid w:val="000B0ABB"/>
    <w:rsid w:val="000B61B1"/>
    <w:rsid w:val="000C2C51"/>
    <w:rsid w:val="000C47C7"/>
    <w:rsid w:val="000C6C9D"/>
    <w:rsid w:val="000D224C"/>
    <w:rsid w:val="000D46C8"/>
    <w:rsid w:val="000D7036"/>
    <w:rsid w:val="000D7040"/>
    <w:rsid w:val="000E3413"/>
    <w:rsid w:val="000E3B26"/>
    <w:rsid w:val="000F1E8E"/>
    <w:rsid w:val="000F30AA"/>
    <w:rsid w:val="000F4F31"/>
    <w:rsid w:val="0010016D"/>
    <w:rsid w:val="00100902"/>
    <w:rsid w:val="00110542"/>
    <w:rsid w:val="00111AEF"/>
    <w:rsid w:val="00115DD9"/>
    <w:rsid w:val="00116337"/>
    <w:rsid w:val="0012406B"/>
    <w:rsid w:val="00125C36"/>
    <w:rsid w:val="00146496"/>
    <w:rsid w:val="00152276"/>
    <w:rsid w:val="00157FD2"/>
    <w:rsid w:val="00166DFE"/>
    <w:rsid w:val="00167081"/>
    <w:rsid w:val="001701B8"/>
    <w:rsid w:val="00180839"/>
    <w:rsid w:val="00183747"/>
    <w:rsid w:val="0018594A"/>
    <w:rsid w:val="00185B77"/>
    <w:rsid w:val="001937FF"/>
    <w:rsid w:val="0019408D"/>
    <w:rsid w:val="00197AD8"/>
    <w:rsid w:val="00197FB6"/>
    <w:rsid w:val="001A1F1B"/>
    <w:rsid w:val="001A21C2"/>
    <w:rsid w:val="001B5CEB"/>
    <w:rsid w:val="001B6E5C"/>
    <w:rsid w:val="001D5F04"/>
    <w:rsid w:val="001E07ED"/>
    <w:rsid w:val="001E0B7A"/>
    <w:rsid w:val="001E5B6A"/>
    <w:rsid w:val="001F0112"/>
    <w:rsid w:val="001F0329"/>
    <w:rsid w:val="001F2EE7"/>
    <w:rsid w:val="00201352"/>
    <w:rsid w:val="0021127B"/>
    <w:rsid w:val="002231BC"/>
    <w:rsid w:val="002407E0"/>
    <w:rsid w:val="00244951"/>
    <w:rsid w:val="002502CD"/>
    <w:rsid w:val="00253256"/>
    <w:rsid w:val="00253CC0"/>
    <w:rsid w:val="00263D1A"/>
    <w:rsid w:val="002649E3"/>
    <w:rsid w:val="0026501F"/>
    <w:rsid w:val="00267F37"/>
    <w:rsid w:val="00270573"/>
    <w:rsid w:val="00271A51"/>
    <w:rsid w:val="00280938"/>
    <w:rsid w:val="00280DD8"/>
    <w:rsid w:val="002820A6"/>
    <w:rsid w:val="00283C1E"/>
    <w:rsid w:val="00286340"/>
    <w:rsid w:val="00286EF8"/>
    <w:rsid w:val="00295048"/>
    <w:rsid w:val="0029620D"/>
    <w:rsid w:val="002A349D"/>
    <w:rsid w:val="002A505B"/>
    <w:rsid w:val="002A6130"/>
    <w:rsid w:val="002B2A47"/>
    <w:rsid w:val="002B66C1"/>
    <w:rsid w:val="002B7E91"/>
    <w:rsid w:val="002C5389"/>
    <w:rsid w:val="002D1170"/>
    <w:rsid w:val="002D1C68"/>
    <w:rsid w:val="002D74E5"/>
    <w:rsid w:val="002E2C3D"/>
    <w:rsid w:val="002E5ECF"/>
    <w:rsid w:val="002E61FF"/>
    <w:rsid w:val="002F065E"/>
    <w:rsid w:val="002F0F79"/>
    <w:rsid w:val="003161B8"/>
    <w:rsid w:val="003171AC"/>
    <w:rsid w:val="003213B1"/>
    <w:rsid w:val="003231D8"/>
    <w:rsid w:val="003236F8"/>
    <w:rsid w:val="00331C06"/>
    <w:rsid w:val="00334DAF"/>
    <w:rsid w:val="003405EC"/>
    <w:rsid w:val="0035128C"/>
    <w:rsid w:val="0035170E"/>
    <w:rsid w:val="0035617B"/>
    <w:rsid w:val="00357390"/>
    <w:rsid w:val="003656FF"/>
    <w:rsid w:val="003701DE"/>
    <w:rsid w:val="0037798B"/>
    <w:rsid w:val="0038564C"/>
    <w:rsid w:val="003901EC"/>
    <w:rsid w:val="00394B1C"/>
    <w:rsid w:val="00394DDC"/>
    <w:rsid w:val="003A32C3"/>
    <w:rsid w:val="003A46A9"/>
    <w:rsid w:val="003A58BA"/>
    <w:rsid w:val="003A74CB"/>
    <w:rsid w:val="003A7FF5"/>
    <w:rsid w:val="003B1A00"/>
    <w:rsid w:val="003B1D9D"/>
    <w:rsid w:val="003B234B"/>
    <w:rsid w:val="003C54A9"/>
    <w:rsid w:val="003C5BE8"/>
    <w:rsid w:val="003C75D7"/>
    <w:rsid w:val="003D1CB3"/>
    <w:rsid w:val="003D366C"/>
    <w:rsid w:val="003D4159"/>
    <w:rsid w:val="003F03D2"/>
    <w:rsid w:val="003F15EC"/>
    <w:rsid w:val="003F29DE"/>
    <w:rsid w:val="004036A5"/>
    <w:rsid w:val="00405FEE"/>
    <w:rsid w:val="00411A42"/>
    <w:rsid w:val="00413514"/>
    <w:rsid w:val="0042029E"/>
    <w:rsid w:val="00420E00"/>
    <w:rsid w:val="00422BF5"/>
    <w:rsid w:val="00430F39"/>
    <w:rsid w:val="00432015"/>
    <w:rsid w:val="004365D4"/>
    <w:rsid w:val="004404BE"/>
    <w:rsid w:val="004407DA"/>
    <w:rsid w:val="0044194C"/>
    <w:rsid w:val="0044359A"/>
    <w:rsid w:val="00444A14"/>
    <w:rsid w:val="00446659"/>
    <w:rsid w:val="00446BBB"/>
    <w:rsid w:val="00446EFE"/>
    <w:rsid w:val="004503D4"/>
    <w:rsid w:val="00452859"/>
    <w:rsid w:val="004556E5"/>
    <w:rsid w:val="004557EC"/>
    <w:rsid w:val="00457BB0"/>
    <w:rsid w:val="00457C49"/>
    <w:rsid w:val="00467DAF"/>
    <w:rsid w:val="004716AB"/>
    <w:rsid w:val="00473947"/>
    <w:rsid w:val="00475162"/>
    <w:rsid w:val="00476F06"/>
    <w:rsid w:val="00487BE8"/>
    <w:rsid w:val="00492314"/>
    <w:rsid w:val="00492F14"/>
    <w:rsid w:val="004940D5"/>
    <w:rsid w:val="00496D26"/>
    <w:rsid w:val="00497867"/>
    <w:rsid w:val="004A5A0F"/>
    <w:rsid w:val="004C57EF"/>
    <w:rsid w:val="004C6562"/>
    <w:rsid w:val="004C79B0"/>
    <w:rsid w:val="004D10F7"/>
    <w:rsid w:val="004D165D"/>
    <w:rsid w:val="004E261C"/>
    <w:rsid w:val="004E5DC5"/>
    <w:rsid w:val="004F2B7E"/>
    <w:rsid w:val="004F3491"/>
    <w:rsid w:val="00500057"/>
    <w:rsid w:val="005048C1"/>
    <w:rsid w:val="005049B4"/>
    <w:rsid w:val="00505105"/>
    <w:rsid w:val="005066EA"/>
    <w:rsid w:val="00507002"/>
    <w:rsid w:val="0051089B"/>
    <w:rsid w:val="00510F44"/>
    <w:rsid w:val="005140BE"/>
    <w:rsid w:val="00514385"/>
    <w:rsid w:val="00516425"/>
    <w:rsid w:val="00521DD9"/>
    <w:rsid w:val="0052403F"/>
    <w:rsid w:val="00527A95"/>
    <w:rsid w:val="00530140"/>
    <w:rsid w:val="0053318A"/>
    <w:rsid w:val="005332FE"/>
    <w:rsid w:val="005336F4"/>
    <w:rsid w:val="00534FA9"/>
    <w:rsid w:val="0053734E"/>
    <w:rsid w:val="0054013C"/>
    <w:rsid w:val="00542BAC"/>
    <w:rsid w:val="00543D60"/>
    <w:rsid w:val="00545250"/>
    <w:rsid w:val="00545B2E"/>
    <w:rsid w:val="00552285"/>
    <w:rsid w:val="00562825"/>
    <w:rsid w:val="0056475F"/>
    <w:rsid w:val="00565845"/>
    <w:rsid w:val="00566033"/>
    <w:rsid w:val="00580942"/>
    <w:rsid w:val="005818B8"/>
    <w:rsid w:val="005865FF"/>
    <w:rsid w:val="00586A19"/>
    <w:rsid w:val="00586FDF"/>
    <w:rsid w:val="00590535"/>
    <w:rsid w:val="00591E44"/>
    <w:rsid w:val="00594072"/>
    <w:rsid w:val="00595E58"/>
    <w:rsid w:val="005A71FF"/>
    <w:rsid w:val="005B045D"/>
    <w:rsid w:val="005B5E0E"/>
    <w:rsid w:val="005C30BA"/>
    <w:rsid w:val="005C4977"/>
    <w:rsid w:val="005E2899"/>
    <w:rsid w:val="005E378D"/>
    <w:rsid w:val="005E38D4"/>
    <w:rsid w:val="005E4DEE"/>
    <w:rsid w:val="005E786B"/>
    <w:rsid w:val="005F7A6A"/>
    <w:rsid w:val="00604039"/>
    <w:rsid w:val="0060574B"/>
    <w:rsid w:val="00610174"/>
    <w:rsid w:val="0061331C"/>
    <w:rsid w:val="00616209"/>
    <w:rsid w:val="006176F7"/>
    <w:rsid w:val="006219D3"/>
    <w:rsid w:val="00632F5D"/>
    <w:rsid w:val="00633BDD"/>
    <w:rsid w:val="006350AD"/>
    <w:rsid w:val="00635B5A"/>
    <w:rsid w:val="00636153"/>
    <w:rsid w:val="00640143"/>
    <w:rsid w:val="006506C4"/>
    <w:rsid w:val="00651CC2"/>
    <w:rsid w:val="00661082"/>
    <w:rsid w:val="00661E17"/>
    <w:rsid w:val="00665175"/>
    <w:rsid w:val="0066588A"/>
    <w:rsid w:val="00670D2C"/>
    <w:rsid w:val="00673A41"/>
    <w:rsid w:val="00674205"/>
    <w:rsid w:val="006755E8"/>
    <w:rsid w:val="00676D85"/>
    <w:rsid w:val="00680C54"/>
    <w:rsid w:val="00684ABC"/>
    <w:rsid w:val="00687EE4"/>
    <w:rsid w:val="00691D45"/>
    <w:rsid w:val="006927C0"/>
    <w:rsid w:val="006933E4"/>
    <w:rsid w:val="006A5FD1"/>
    <w:rsid w:val="006A7118"/>
    <w:rsid w:val="006B1934"/>
    <w:rsid w:val="006B245A"/>
    <w:rsid w:val="006B3495"/>
    <w:rsid w:val="006B3A88"/>
    <w:rsid w:val="006B723F"/>
    <w:rsid w:val="006B7D44"/>
    <w:rsid w:val="006C0EAB"/>
    <w:rsid w:val="006C2151"/>
    <w:rsid w:val="006D0390"/>
    <w:rsid w:val="006D04AD"/>
    <w:rsid w:val="006D170F"/>
    <w:rsid w:val="006D6D0F"/>
    <w:rsid w:val="006D7996"/>
    <w:rsid w:val="006E1471"/>
    <w:rsid w:val="006E1AA2"/>
    <w:rsid w:val="006E4181"/>
    <w:rsid w:val="006F0069"/>
    <w:rsid w:val="006F6F8A"/>
    <w:rsid w:val="006F716A"/>
    <w:rsid w:val="00700D40"/>
    <w:rsid w:val="00704744"/>
    <w:rsid w:val="00715C34"/>
    <w:rsid w:val="00717FD3"/>
    <w:rsid w:val="00741E9F"/>
    <w:rsid w:val="007477AD"/>
    <w:rsid w:val="00750A47"/>
    <w:rsid w:val="00751C39"/>
    <w:rsid w:val="007523EF"/>
    <w:rsid w:val="00754678"/>
    <w:rsid w:val="0075673C"/>
    <w:rsid w:val="007652D1"/>
    <w:rsid w:val="007739F9"/>
    <w:rsid w:val="0077520D"/>
    <w:rsid w:val="00775333"/>
    <w:rsid w:val="00782912"/>
    <w:rsid w:val="007861B6"/>
    <w:rsid w:val="00786345"/>
    <w:rsid w:val="007931F7"/>
    <w:rsid w:val="007951AA"/>
    <w:rsid w:val="007A29CE"/>
    <w:rsid w:val="007A2D59"/>
    <w:rsid w:val="007B45D7"/>
    <w:rsid w:val="007B5CC0"/>
    <w:rsid w:val="007C1C7C"/>
    <w:rsid w:val="007C1FDA"/>
    <w:rsid w:val="007D0124"/>
    <w:rsid w:val="007D7B85"/>
    <w:rsid w:val="007E031C"/>
    <w:rsid w:val="007E1344"/>
    <w:rsid w:val="007E1F9A"/>
    <w:rsid w:val="007E3972"/>
    <w:rsid w:val="007E58B0"/>
    <w:rsid w:val="007E6AE8"/>
    <w:rsid w:val="007F06C9"/>
    <w:rsid w:val="007F3FEB"/>
    <w:rsid w:val="00801F7F"/>
    <w:rsid w:val="008050DC"/>
    <w:rsid w:val="0080567D"/>
    <w:rsid w:val="0081238F"/>
    <w:rsid w:val="0081287D"/>
    <w:rsid w:val="00820EDE"/>
    <w:rsid w:val="00821C8A"/>
    <w:rsid w:val="0082448A"/>
    <w:rsid w:val="008335CE"/>
    <w:rsid w:val="0083411B"/>
    <w:rsid w:val="00836867"/>
    <w:rsid w:val="00836E42"/>
    <w:rsid w:val="00837F2C"/>
    <w:rsid w:val="00863A20"/>
    <w:rsid w:val="00866B06"/>
    <w:rsid w:val="008670EE"/>
    <w:rsid w:val="00875876"/>
    <w:rsid w:val="008760AD"/>
    <w:rsid w:val="00877477"/>
    <w:rsid w:val="00877F95"/>
    <w:rsid w:val="00883EAB"/>
    <w:rsid w:val="00885DEE"/>
    <w:rsid w:val="00890511"/>
    <w:rsid w:val="008A327E"/>
    <w:rsid w:val="008A6E96"/>
    <w:rsid w:val="008A70A3"/>
    <w:rsid w:val="008A78C8"/>
    <w:rsid w:val="008B1A46"/>
    <w:rsid w:val="008B6064"/>
    <w:rsid w:val="008C02BD"/>
    <w:rsid w:val="008C14C6"/>
    <w:rsid w:val="008C4F0E"/>
    <w:rsid w:val="008E30EA"/>
    <w:rsid w:val="008E3350"/>
    <w:rsid w:val="008E4F16"/>
    <w:rsid w:val="008F2FFC"/>
    <w:rsid w:val="0090197D"/>
    <w:rsid w:val="0090590F"/>
    <w:rsid w:val="00905C90"/>
    <w:rsid w:val="00916F5D"/>
    <w:rsid w:val="00920F90"/>
    <w:rsid w:val="0092600A"/>
    <w:rsid w:val="009266E6"/>
    <w:rsid w:val="00935681"/>
    <w:rsid w:val="00945960"/>
    <w:rsid w:val="00954965"/>
    <w:rsid w:val="0096181F"/>
    <w:rsid w:val="00962038"/>
    <w:rsid w:val="00963D59"/>
    <w:rsid w:val="00964C92"/>
    <w:rsid w:val="009705BC"/>
    <w:rsid w:val="00971BB3"/>
    <w:rsid w:val="00972591"/>
    <w:rsid w:val="00975376"/>
    <w:rsid w:val="00983B6A"/>
    <w:rsid w:val="009A222F"/>
    <w:rsid w:val="009A28D0"/>
    <w:rsid w:val="009A44B1"/>
    <w:rsid w:val="009C31F6"/>
    <w:rsid w:val="009C6836"/>
    <w:rsid w:val="009D0D95"/>
    <w:rsid w:val="009D3D06"/>
    <w:rsid w:val="009D5337"/>
    <w:rsid w:val="009E1EAB"/>
    <w:rsid w:val="009F102A"/>
    <w:rsid w:val="009F4A00"/>
    <w:rsid w:val="00A00152"/>
    <w:rsid w:val="00A05377"/>
    <w:rsid w:val="00A268F0"/>
    <w:rsid w:val="00A325BC"/>
    <w:rsid w:val="00A4273D"/>
    <w:rsid w:val="00A435D8"/>
    <w:rsid w:val="00A51473"/>
    <w:rsid w:val="00A64AFB"/>
    <w:rsid w:val="00A66FFC"/>
    <w:rsid w:val="00A73ECB"/>
    <w:rsid w:val="00A76F24"/>
    <w:rsid w:val="00A8432E"/>
    <w:rsid w:val="00A91324"/>
    <w:rsid w:val="00A95F5C"/>
    <w:rsid w:val="00AA4326"/>
    <w:rsid w:val="00AA4BCB"/>
    <w:rsid w:val="00AA7BB4"/>
    <w:rsid w:val="00AC4679"/>
    <w:rsid w:val="00AC7072"/>
    <w:rsid w:val="00AD1148"/>
    <w:rsid w:val="00AD3DC8"/>
    <w:rsid w:val="00AE06D5"/>
    <w:rsid w:val="00AE4181"/>
    <w:rsid w:val="00AE41C5"/>
    <w:rsid w:val="00AE50F2"/>
    <w:rsid w:val="00B05542"/>
    <w:rsid w:val="00B06415"/>
    <w:rsid w:val="00B07480"/>
    <w:rsid w:val="00B10B72"/>
    <w:rsid w:val="00B12A84"/>
    <w:rsid w:val="00B1547C"/>
    <w:rsid w:val="00B170F4"/>
    <w:rsid w:val="00B20F81"/>
    <w:rsid w:val="00B25C88"/>
    <w:rsid w:val="00B26B67"/>
    <w:rsid w:val="00B27195"/>
    <w:rsid w:val="00B433A1"/>
    <w:rsid w:val="00B4377C"/>
    <w:rsid w:val="00B44783"/>
    <w:rsid w:val="00B528CB"/>
    <w:rsid w:val="00B57797"/>
    <w:rsid w:val="00B62BFB"/>
    <w:rsid w:val="00B66766"/>
    <w:rsid w:val="00B70B27"/>
    <w:rsid w:val="00B745BF"/>
    <w:rsid w:val="00B759BE"/>
    <w:rsid w:val="00B80715"/>
    <w:rsid w:val="00B91290"/>
    <w:rsid w:val="00B917F4"/>
    <w:rsid w:val="00B922CE"/>
    <w:rsid w:val="00B94F45"/>
    <w:rsid w:val="00B973C6"/>
    <w:rsid w:val="00BA0A78"/>
    <w:rsid w:val="00BA305B"/>
    <w:rsid w:val="00BA5CF9"/>
    <w:rsid w:val="00BA68BB"/>
    <w:rsid w:val="00BB756E"/>
    <w:rsid w:val="00BC159B"/>
    <w:rsid w:val="00BC3530"/>
    <w:rsid w:val="00BC6843"/>
    <w:rsid w:val="00BC7D9D"/>
    <w:rsid w:val="00BD0B03"/>
    <w:rsid w:val="00BD2880"/>
    <w:rsid w:val="00BD50C1"/>
    <w:rsid w:val="00BE0F38"/>
    <w:rsid w:val="00BE30D3"/>
    <w:rsid w:val="00BE3B9B"/>
    <w:rsid w:val="00BF1369"/>
    <w:rsid w:val="00BF5A33"/>
    <w:rsid w:val="00C04EA1"/>
    <w:rsid w:val="00C05103"/>
    <w:rsid w:val="00C05576"/>
    <w:rsid w:val="00C10AF4"/>
    <w:rsid w:val="00C127B9"/>
    <w:rsid w:val="00C13F15"/>
    <w:rsid w:val="00C2318C"/>
    <w:rsid w:val="00C23A2E"/>
    <w:rsid w:val="00C31EC6"/>
    <w:rsid w:val="00C47FD2"/>
    <w:rsid w:val="00C52B55"/>
    <w:rsid w:val="00C53FC6"/>
    <w:rsid w:val="00C55950"/>
    <w:rsid w:val="00C57F8C"/>
    <w:rsid w:val="00C639A2"/>
    <w:rsid w:val="00C65959"/>
    <w:rsid w:val="00C67698"/>
    <w:rsid w:val="00CA6624"/>
    <w:rsid w:val="00CA684E"/>
    <w:rsid w:val="00CB1153"/>
    <w:rsid w:val="00CB3223"/>
    <w:rsid w:val="00CB3FB1"/>
    <w:rsid w:val="00CC1019"/>
    <w:rsid w:val="00CC184E"/>
    <w:rsid w:val="00CC21F7"/>
    <w:rsid w:val="00CC25C2"/>
    <w:rsid w:val="00CD7516"/>
    <w:rsid w:val="00CE67FC"/>
    <w:rsid w:val="00CF5568"/>
    <w:rsid w:val="00D0621E"/>
    <w:rsid w:val="00D10617"/>
    <w:rsid w:val="00D12443"/>
    <w:rsid w:val="00D140F0"/>
    <w:rsid w:val="00D2645B"/>
    <w:rsid w:val="00D270E4"/>
    <w:rsid w:val="00D272C3"/>
    <w:rsid w:val="00D3028A"/>
    <w:rsid w:val="00D3250A"/>
    <w:rsid w:val="00D33CF3"/>
    <w:rsid w:val="00D349B4"/>
    <w:rsid w:val="00D40BB0"/>
    <w:rsid w:val="00D43F96"/>
    <w:rsid w:val="00D50287"/>
    <w:rsid w:val="00D50B3F"/>
    <w:rsid w:val="00D52075"/>
    <w:rsid w:val="00D65246"/>
    <w:rsid w:val="00D743C3"/>
    <w:rsid w:val="00D7559D"/>
    <w:rsid w:val="00D758D3"/>
    <w:rsid w:val="00D80505"/>
    <w:rsid w:val="00D84525"/>
    <w:rsid w:val="00D85A01"/>
    <w:rsid w:val="00D87C1F"/>
    <w:rsid w:val="00D91BD9"/>
    <w:rsid w:val="00D93A39"/>
    <w:rsid w:val="00D943C3"/>
    <w:rsid w:val="00DA16DC"/>
    <w:rsid w:val="00DA1AB0"/>
    <w:rsid w:val="00DA384B"/>
    <w:rsid w:val="00DA3C1C"/>
    <w:rsid w:val="00DA6607"/>
    <w:rsid w:val="00DA7126"/>
    <w:rsid w:val="00DA7618"/>
    <w:rsid w:val="00DB406C"/>
    <w:rsid w:val="00DB47CB"/>
    <w:rsid w:val="00DC11C8"/>
    <w:rsid w:val="00DD536F"/>
    <w:rsid w:val="00DE10DE"/>
    <w:rsid w:val="00DE4577"/>
    <w:rsid w:val="00DE511E"/>
    <w:rsid w:val="00DF1793"/>
    <w:rsid w:val="00DF6415"/>
    <w:rsid w:val="00E01D4B"/>
    <w:rsid w:val="00E14890"/>
    <w:rsid w:val="00E301F8"/>
    <w:rsid w:val="00E3040A"/>
    <w:rsid w:val="00E32CF5"/>
    <w:rsid w:val="00E345EE"/>
    <w:rsid w:val="00E51D03"/>
    <w:rsid w:val="00E54400"/>
    <w:rsid w:val="00E558A1"/>
    <w:rsid w:val="00E55E80"/>
    <w:rsid w:val="00E57845"/>
    <w:rsid w:val="00E57F01"/>
    <w:rsid w:val="00E63595"/>
    <w:rsid w:val="00E63BCD"/>
    <w:rsid w:val="00E64DFE"/>
    <w:rsid w:val="00E64E5B"/>
    <w:rsid w:val="00E65FA7"/>
    <w:rsid w:val="00E7229D"/>
    <w:rsid w:val="00E80599"/>
    <w:rsid w:val="00E81F0E"/>
    <w:rsid w:val="00E85937"/>
    <w:rsid w:val="00E93318"/>
    <w:rsid w:val="00E95865"/>
    <w:rsid w:val="00EA07BD"/>
    <w:rsid w:val="00EA59D8"/>
    <w:rsid w:val="00EC0601"/>
    <w:rsid w:val="00EC3DDA"/>
    <w:rsid w:val="00ED7767"/>
    <w:rsid w:val="00EE0716"/>
    <w:rsid w:val="00EE5809"/>
    <w:rsid w:val="00EE7853"/>
    <w:rsid w:val="00EF1509"/>
    <w:rsid w:val="00EF28FB"/>
    <w:rsid w:val="00EF296E"/>
    <w:rsid w:val="00EF6137"/>
    <w:rsid w:val="00EF6C91"/>
    <w:rsid w:val="00F069C6"/>
    <w:rsid w:val="00F118A5"/>
    <w:rsid w:val="00F121B0"/>
    <w:rsid w:val="00F13140"/>
    <w:rsid w:val="00F22D48"/>
    <w:rsid w:val="00F24780"/>
    <w:rsid w:val="00F27F20"/>
    <w:rsid w:val="00F34FD7"/>
    <w:rsid w:val="00F4084F"/>
    <w:rsid w:val="00F414EC"/>
    <w:rsid w:val="00F50FD0"/>
    <w:rsid w:val="00F521CC"/>
    <w:rsid w:val="00F52F18"/>
    <w:rsid w:val="00F5402C"/>
    <w:rsid w:val="00F57C64"/>
    <w:rsid w:val="00F63357"/>
    <w:rsid w:val="00F72733"/>
    <w:rsid w:val="00F72C22"/>
    <w:rsid w:val="00F80087"/>
    <w:rsid w:val="00F96B32"/>
    <w:rsid w:val="00FA05CF"/>
    <w:rsid w:val="00FA31CD"/>
    <w:rsid w:val="00FA44C9"/>
    <w:rsid w:val="00FA5703"/>
    <w:rsid w:val="00FA6BFF"/>
    <w:rsid w:val="00FA6EB1"/>
    <w:rsid w:val="00FA7472"/>
    <w:rsid w:val="00FB6B14"/>
    <w:rsid w:val="00FC10DE"/>
    <w:rsid w:val="00FD0B03"/>
    <w:rsid w:val="00FD2C4E"/>
    <w:rsid w:val="00FE4B29"/>
    <w:rsid w:val="00FE6BFA"/>
    <w:rsid w:val="00FF01AD"/>
    <w:rsid w:val="00FF5A58"/>
    <w:rsid w:val="00FF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40E162-113D-4A6F-9F52-C6480175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20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ind w:firstLine="0"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"/>
    <w:qFormat/>
    <w:pPr>
      <w:keepNext/>
      <w:ind w:firstLine="0"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329"/>
    <w:pPr>
      <w:spacing w:before="320" w:line="360" w:lineRule="auto"/>
      <w:ind w:firstLine="0"/>
      <w:jc w:val="left"/>
      <w:outlineLvl w:val="2"/>
    </w:pPr>
    <w:rPr>
      <w:rFonts w:ascii="Cambria" w:hAnsi="Cambria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0329"/>
    <w:pPr>
      <w:spacing w:before="280" w:line="360" w:lineRule="auto"/>
      <w:ind w:firstLine="0"/>
      <w:jc w:val="left"/>
      <w:outlineLvl w:val="3"/>
    </w:pPr>
    <w:rPr>
      <w:rFonts w:ascii="Cambria" w:hAnsi="Cambria"/>
      <w:b/>
      <w:bCs/>
      <w:i/>
      <w:iCs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0329"/>
    <w:pPr>
      <w:spacing w:before="280" w:line="360" w:lineRule="auto"/>
      <w:ind w:firstLine="0"/>
      <w:jc w:val="left"/>
      <w:outlineLvl w:val="4"/>
    </w:pPr>
    <w:rPr>
      <w:rFonts w:ascii="Cambria" w:hAnsi="Cambria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0329"/>
    <w:pPr>
      <w:spacing w:before="280" w:after="80" w:line="360" w:lineRule="auto"/>
      <w:ind w:firstLine="0"/>
      <w:jc w:val="left"/>
      <w:outlineLvl w:val="5"/>
    </w:pPr>
    <w:rPr>
      <w:rFonts w:ascii="Cambria" w:hAnsi="Cambria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0329"/>
    <w:pPr>
      <w:spacing w:before="280" w:line="360" w:lineRule="auto"/>
      <w:ind w:firstLine="0"/>
      <w:jc w:val="left"/>
      <w:outlineLvl w:val="6"/>
    </w:pPr>
    <w:rPr>
      <w:rFonts w:ascii="Cambria" w:hAnsi="Cambria"/>
      <w:b/>
      <w:bCs/>
      <w:i/>
      <w:iCs/>
      <w:sz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0329"/>
    <w:pPr>
      <w:spacing w:before="280" w:line="360" w:lineRule="auto"/>
      <w:ind w:firstLine="0"/>
      <w:jc w:val="left"/>
      <w:outlineLvl w:val="7"/>
    </w:pPr>
    <w:rPr>
      <w:rFonts w:ascii="Cambria" w:hAnsi="Cambria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0329"/>
    <w:pPr>
      <w:spacing w:before="280" w:line="360" w:lineRule="auto"/>
      <w:ind w:firstLine="0"/>
      <w:jc w:val="left"/>
      <w:outlineLvl w:val="8"/>
    </w:pPr>
    <w:rPr>
      <w:rFonts w:ascii="Cambria" w:hAnsi="Cambria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F0329"/>
    <w:rPr>
      <w:sz w:val="36"/>
    </w:rPr>
  </w:style>
  <w:style w:type="character" w:customStyle="1" w:styleId="20">
    <w:name w:val="Заголовок 2 Знак"/>
    <w:link w:val="2"/>
    <w:uiPriority w:val="9"/>
    <w:rsid w:val="001F0329"/>
    <w:rPr>
      <w:b/>
      <w:bCs/>
      <w:sz w:val="36"/>
    </w:rPr>
  </w:style>
  <w:style w:type="character" w:customStyle="1" w:styleId="30">
    <w:name w:val="Заголовок 3 Знак"/>
    <w:link w:val="3"/>
    <w:uiPriority w:val="9"/>
    <w:semiHidden/>
    <w:rsid w:val="001F0329"/>
    <w:rPr>
      <w:rFonts w:ascii="Cambria" w:hAnsi="Cambria"/>
      <w:b/>
      <w:bCs/>
      <w:i/>
      <w:iCs/>
      <w:sz w:val="26"/>
      <w:szCs w:val="26"/>
      <w:lang w:val="en-US" w:eastAsia="en-US" w:bidi="en-US"/>
    </w:rPr>
  </w:style>
  <w:style w:type="character" w:customStyle="1" w:styleId="40">
    <w:name w:val="Заголовок 4 Знак"/>
    <w:link w:val="4"/>
    <w:uiPriority w:val="9"/>
    <w:semiHidden/>
    <w:rsid w:val="001F0329"/>
    <w:rPr>
      <w:rFonts w:ascii="Cambria" w:hAnsi="Cambria"/>
      <w:b/>
      <w:bCs/>
      <w:i/>
      <w:iCs/>
      <w:sz w:val="24"/>
      <w:szCs w:val="24"/>
      <w:lang w:val="en-US" w:eastAsia="en-US" w:bidi="en-US"/>
    </w:rPr>
  </w:style>
  <w:style w:type="character" w:customStyle="1" w:styleId="50">
    <w:name w:val="Заголовок 5 Знак"/>
    <w:link w:val="5"/>
    <w:uiPriority w:val="9"/>
    <w:semiHidden/>
    <w:rsid w:val="001F0329"/>
    <w:rPr>
      <w:rFonts w:ascii="Cambria" w:hAnsi="Cambria"/>
      <w:b/>
      <w:bCs/>
      <w:i/>
      <w:iCs/>
      <w:sz w:val="22"/>
      <w:szCs w:val="22"/>
      <w:lang w:val="en-US" w:eastAsia="en-US" w:bidi="en-US"/>
    </w:rPr>
  </w:style>
  <w:style w:type="character" w:customStyle="1" w:styleId="60">
    <w:name w:val="Заголовок 6 Знак"/>
    <w:link w:val="6"/>
    <w:uiPriority w:val="9"/>
    <w:semiHidden/>
    <w:rsid w:val="001F0329"/>
    <w:rPr>
      <w:rFonts w:ascii="Cambria" w:hAnsi="Cambria"/>
      <w:b/>
      <w:bCs/>
      <w:i/>
      <w:iCs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1F0329"/>
    <w:rPr>
      <w:rFonts w:ascii="Cambria" w:hAnsi="Cambria"/>
      <w:b/>
      <w:bCs/>
      <w:i/>
      <w:iCs/>
      <w:lang w:val="en-US" w:eastAsia="en-US" w:bidi="en-US"/>
    </w:rPr>
  </w:style>
  <w:style w:type="character" w:customStyle="1" w:styleId="80">
    <w:name w:val="Заголовок 8 Знак"/>
    <w:link w:val="8"/>
    <w:uiPriority w:val="9"/>
    <w:semiHidden/>
    <w:rsid w:val="001F0329"/>
    <w:rPr>
      <w:rFonts w:ascii="Cambria" w:hAnsi="Cambria"/>
      <w:b/>
      <w:bCs/>
      <w:i/>
      <w:iCs/>
      <w:sz w:val="18"/>
      <w:szCs w:val="18"/>
      <w:lang w:val="en-US" w:eastAsia="en-US" w:bidi="en-US"/>
    </w:rPr>
  </w:style>
  <w:style w:type="character" w:customStyle="1" w:styleId="90">
    <w:name w:val="Заголовок 9 Знак"/>
    <w:link w:val="9"/>
    <w:uiPriority w:val="9"/>
    <w:semiHidden/>
    <w:rsid w:val="001F0329"/>
    <w:rPr>
      <w:rFonts w:ascii="Cambria" w:hAnsi="Cambria"/>
      <w:i/>
      <w:iCs/>
      <w:sz w:val="18"/>
      <w:szCs w:val="18"/>
      <w:lang w:val="en-US" w:eastAsia="en-US" w:bidi="en-US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7951AA"/>
    <w:rPr>
      <w:sz w:val="28"/>
    </w:rPr>
  </w:style>
  <w:style w:type="character" w:styleId="a5">
    <w:name w:val="page number"/>
    <w:basedOn w:val="a0"/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rsid w:val="001F0329"/>
    <w:rPr>
      <w:sz w:val="28"/>
    </w:rPr>
  </w:style>
  <w:style w:type="paragraph" w:styleId="a8">
    <w:name w:val="Body Text"/>
    <w:basedOn w:val="a"/>
    <w:link w:val="a9"/>
    <w:pPr>
      <w:ind w:firstLine="0"/>
      <w:jc w:val="center"/>
    </w:pPr>
    <w:rPr>
      <w:sz w:val="24"/>
    </w:rPr>
  </w:style>
  <w:style w:type="character" w:customStyle="1" w:styleId="a9">
    <w:name w:val="Основной текст Знак"/>
    <w:link w:val="a8"/>
    <w:rsid w:val="007A2D59"/>
    <w:rPr>
      <w:sz w:val="24"/>
    </w:rPr>
  </w:style>
  <w:style w:type="paragraph" w:styleId="aa">
    <w:name w:val="Body Text Indent"/>
    <w:basedOn w:val="a"/>
    <w:link w:val="ab"/>
    <w:pPr>
      <w:ind w:firstLine="851"/>
    </w:pPr>
  </w:style>
  <w:style w:type="character" w:customStyle="1" w:styleId="ab">
    <w:name w:val="Основной текст с отступом Знак"/>
    <w:link w:val="aa"/>
    <w:rsid w:val="001F0329"/>
    <w:rPr>
      <w:sz w:val="28"/>
    </w:rPr>
  </w:style>
  <w:style w:type="paragraph" w:styleId="21">
    <w:name w:val="Body Text Indent 2"/>
    <w:basedOn w:val="a"/>
    <w:link w:val="22"/>
    <w:pPr>
      <w:ind w:left="-142" w:firstLine="993"/>
    </w:pPr>
  </w:style>
  <w:style w:type="paragraph" w:styleId="ac">
    <w:name w:val="Balloon Text"/>
    <w:basedOn w:val="a"/>
    <w:link w:val="ad"/>
    <w:semiHidden/>
    <w:rsid w:val="0061331C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552285"/>
    <w:pPr>
      <w:ind w:firstLine="720"/>
      <w:jc w:val="both"/>
    </w:pPr>
    <w:rPr>
      <w:sz w:val="28"/>
    </w:rPr>
  </w:style>
  <w:style w:type="paragraph" w:styleId="af">
    <w:name w:val="Title"/>
    <w:basedOn w:val="a"/>
    <w:next w:val="a"/>
    <w:link w:val="af0"/>
    <w:uiPriority w:val="10"/>
    <w:qFormat/>
    <w:rsid w:val="001F0329"/>
    <w:pPr>
      <w:spacing w:after="240"/>
      <w:ind w:firstLine="0"/>
      <w:jc w:val="left"/>
    </w:pPr>
    <w:rPr>
      <w:rFonts w:ascii="Cambria" w:hAnsi="Cambria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f0">
    <w:name w:val="Название Знак"/>
    <w:link w:val="af"/>
    <w:uiPriority w:val="10"/>
    <w:rsid w:val="001F0329"/>
    <w:rPr>
      <w:rFonts w:ascii="Cambria" w:hAnsi="Cambria"/>
      <w:b/>
      <w:bCs/>
      <w:i/>
      <w:iCs/>
      <w:spacing w:val="10"/>
      <w:sz w:val="60"/>
      <w:szCs w:val="60"/>
      <w:lang w:val="en-US" w:eastAsia="en-US" w:bidi="en-US"/>
    </w:rPr>
  </w:style>
  <w:style w:type="paragraph" w:styleId="af1">
    <w:name w:val="Subtitle"/>
    <w:basedOn w:val="a"/>
    <w:next w:val="a"/>
    <w:link w:val="af2"/>
    <w:uiPriority w:val="11"/>
    <w:qFormat/>
    <w:rsid w:val="001F0329"/>
    <w:pPr>
      <w:spacing w:after="320" w:line="480" w:lineRule="auto"/>
      <w:ind w:firstLine="360"/>
      <w:jc w:val="right"/>
    </w:pPr>
    <w:rPr>
      <w:rFonts w:ascii="Calibri" w:eastAsia="Calibri" w:hAnsi="Calibri"/>
      <w:i/>
      <w:iCs/>
      <w:color w:val="808080"/>
      <w:spacing w:val="10"/>
      <w:sz w:val="24"/>
      <w:szCs w:val="24"/>
      <w:lang w:val="en-US" w:eastAsia="en-US" w:bidi="en-US"/>
    </w:rPr>
  </w:style>
  <w:style w:type="character" w:customStyle="1" w:styleId="af2">
    <w:name w:val="Подзаголовок Знак"/>
    <w:link w:val="af1"/>
    <w:uiPriority w:val="11"/>
    <w:rsid w:val="001F0329"/>
    <w:rPr>
      <w:rFonts w:ascii="Calibri" w:eastAsia="Calibri" w:hAnsi="Calibri"/>
      <w:i/>
      <w:iCs/>
      <w:color w:val="808080"/>
      <w:spacing w:val="10"/>
      <w:sz w:val="24"/>
      <w:szCs w:val="24"/>
      <w:lang w:val="en-US" w:eastAsia="en-US" w:bidi="en-US"/>
    </w:rPr>
  </w:style>
  <w:style w:type="character" w:styleId="af3">
    <w:name w:val="Strong"/>
    <w:uiPriority w:val="22"/>
    <w:qFormat/>
    <w:rsid w:val="001F0329"/>
    <w:rPr>
      <w:b/>
      <w:bCs/>
      <w:spacing w:val="0"/>
    </w:rPr>
  </w:style>
  <w:style w:type="paragraph" w:styleId="af4">
    <w:name w:val="List Paragraph"/>
    <w:basedOn w:val="a"/>
    <w:uiPriority w:val="34"/>
    <w:qFormat/>
    <w:rsid w:val="001F0329"/>
    <w:pPr>
      <w:spacing w:after="240" w:line="480" w:lineRule="auto"/>
      <w:ind w:left="720" w:firstLine="360"/>
      <w:contextualSpacing/>
      <w:jc w:val="left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23">
    <w:name w:val="Quote"/>
    <w:basedOn w:val="a"/>
    <w:next w:val="a"/>
    <w:link w:val="24"/>
    <w:uiPriority w:val="29"/>
    <w:qFormat/>
    <w:rsid w:val="001F0329"/>
    <w:pPr>
      <w:spacing w:after="240" w:line="480" w:lineRule="auto"/>
      <w:ind w:firstLine="360"/>
      <w:jc w:val="left"/>
    </w:pPr>
    <w:rPr>
      <w:rFonts w:ascii="Calibri" w:eastAsia="Calibri" w:hAnsi="Calibri"/>
      <w:color w:val="5A5A5A"/>
      <w:sz w:val="22"/>
      <w:szCs w:val="22"/>
      <w:lang w:val="en-US" w:eastAsia="en-US" w:bidi="en-US"/>
    </w:rPr>
  </w:style>
  <w:style w:type="character" w:customStyle="1" w:styleId="24">
    <w:name w:val="Цитата 2 Знак"/>
    <w:link w:val="23"/>
    <w:uiPriority w:val="29"/>
    <w:rsid w:val="001F0329"/>
    <w:rPr>
      <w:rFonts w:ascii="Calibri" w:eastAsia="Calibri" w:hAnsi="Calibri"/>
      <w:color w:val="5A5A5A"/>
      <w:sz w:val="22"/>
      <w:szCs w:val="22"/>
      <w:lang w:val="en-US" w:eastAsia="en-US" w:bidi="en-US"/>
    </w:rPr>
  </w:style>
  <w:style w:type="paragraph" w:styleId="af5">
    <w:name w:val="Intense Quote"/>
    <w:basedOn w:val="a"/>
    <w:next w:val="a"/>
    <w:link w:val="af6"/>
    <w:uiPriority w:val="30"/>
    <w:qFormat/>
    <w:rsid w:val="001F0329"/>
    <w:pPr>
      <w:spacing w:before="320" w:after="480"/>
      <w:ind w:left="720" w:right="720" w:firstLine="0"/>
      <w:jc w:val="center"/>
    </w:pPr>
    <w:rPr>
      <w:rFonts w:ascii="Cambria" w:hAnsi="Cambria"/>
      <w:i/>
      <w:iCs/>
      <w:sz w:val="20"/>
      <w:lang w:val="en-US" w:eastAsia="en-US" w:bidi="en-US"/>
    </w:rPr>
  </w:style>
  <w:style w:type="character" w:customStyle="1" w:styleId="af6">
    <w:name w:val="Выделенная цитата Знак"/>
    <w:link w:val="af5"/>
    <w:uiPriority w:val="30"/>
    <w:rsid w:val="001F0329"/>
    <w:rPr>
      <w:rFonts w:ascii="Cambria" w:hAnsi="Cambria"/>
      <w:i/>
      <w:iCs/>
      <w:lang w:val="en-US" w:eastAsia="en-US" w:bidi="en-US"/>
    </w:rPr>
  </w:style>
  <w:style w:type="character" w:styleId="af7">
    <w:name w:val="Subtle Emphasis"/>
    <w:uiPriority w:val="19"/>
    <w:qFormat/>
    <w:rsid w:val="001F0329"/>
    <w:rPr>
      <w:i/>
      <w:iCs/>
      <w:color w:val="5A5A5A"/>
    </w:rPr>
  </w:style>
  <w:style w:type="character" w:styleId="af8">
    <w:name w:val="Book Title"/>
    <w:uiPriority w:val="33"/>
    <w:qFormat/>
    <w:rsid w:val="001F0329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af9">
    <w:name w:val="TOC Heading"/>
    <w:basedOn w:val="1"/>
    <w:next w:val="a"/>
    <w:uiPriority w:val="39"/>
    <w:semiHidden/>
    <w:unhideWhenUsed/>
    <w:qFormat/>
    <w:rsid w:val="001F0329"/>
    <w:pPr>
      <w:keepNext w:val="0"/>
      <w:spacing w:before="600" w:line="360" w:lineRule="auto"/>
      <w:jc w:val="left"/>
      <w:outlineLvl w:val="9"/>
    </w:pPr>
    <w:rPr>
      <w:rFonts w:ascii="Cambria" w:hAnsi="Cambria"/>
      <w:b/>
      <w:bCs/>
      <w:i/>
      <w:iCs/>
      <w:sz w:val="32"/>
      <w:szCs w:val="32"/>
      <w:lang w:val="en-US" w:eastAsia="en-US" w:bidi="en-US"/>
    </w:rPr>
  </w:style>
  <w:style w:type="table" w:styleId="afa">
    <w:name w:val="Table Grid"/>
    <w:basedOn w:val="a1"/>
    <w:uiPriority w:val="59"/>
    <w:rsid w:val="001F0329"/>
    <w:pPr>
      <w:ind w:firstLine="360"/>
    </w:pPr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83B6A"/>
    <w:pPr>
      <w:autoSpaceDE w:val="0"/>
      <w:autoSpaceDN w:val="0"/>
      <w:adjustRightInd w:val="0"/>
    </w:pPr>
    <w:rPr>
      <w:sz w:val="28"/>
      <w:szCs w:val="28"/>
    </w:rPr>
  </w:style>
  <w:style w:type="character" w:styleId="afb">
    <w:name w:val="Hyperlink"/>
    <w:uiPriority w:val="99"/>
    <w:unhideWhenUsed/>
    <w:rsid w:val="00BF5A33"/>
    <w:rPr>
      <w:color w:val="0000FF"/>
      <w:u w:val="single"/>
    </w:rPr>
  </w:style>
  <w:style w:type="character" w:customStyle="1" w:styleId="22">
    <w:name w:val="Основной текст с отступом 2 Знак"/>
    <w:link w:val="21"/>
    <w:rsid w:val="002E5ECF"/>
    <w:rPr>
      <w:sz w:val="28"/>
    </w:rPr>
  </w:style>
  <w:style w:type="character" w:customStyle="1" w:styleId="ad">
    <w:name w:val="Текст выноски Знак"/>
    <w:link w:val="ac"/>
    <w:semiHidden/>
    <w:rsid w:val="002E5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0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ta.ur.ru/ohot.html?t=map&amp;ll=61.1000738854,58.7123459621&amp;z=10&amp;text=%D0%92%D0%B5%D1%80%D1%85%D0%BE%D1%82%D1%83%D1%80%D1%81%D0%BA%D0%B8%D0%B9%20%D0%9A%D0%9F%D0%A5&amp;polyid=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arta.ur.ru/ohot.html?t=map&amp;ll=61.1000738854,58.7123459621&amp;z=10&amp;text=%D0%92%D0%B5%D1%80%D1%85%D0%BE%D1%82%D1%83%D1%80%D1%81%D0%BA%D0%B8%D0%B9%20%D0%9A%D0%9F%D0%A5&amp;polyid=34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%20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FB1A4-A867-440F-91EF-A5E05487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ПСО</Template>
  <TotalTime>934</TotalTime>
  <Pages>18</Pages>
  <Words>3289</Words>
  <Characters>18750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 oblasty</Company>
  <LinksUpToDate>false</LinksUpToDate>
  <CharactersWithSpaces>21996</CharactersWithSpaces>
  <SharedDoc>false</SharedDoc>
  <HLinks>
    <vt:vector size="6" baseType="variant">
      <vt:variant>
        <vt:i4>7012465</vt:i4>
      </vt:variant>
      <vt:variant>
        <vt:i4>0</vt:i4>
      </vt:variant>
      <vt:variant>
        <vt:i4>0</vt:i4>
      </vt:variant>
      <vt:variant>
        <vt:i4>5</vt:i4>
      </vt:variant>
      <vt:variant>
        <vt:lpwstr>http://www.karta.ur.ru/ohot.html?t=map&amp;ll=61.1000738854,58.7123459621&amp;z=10&amp;text=%D0%92%D0%B5%D1%80%D1%85%D0%BE%D1%82%D1%83%D1%80%D1%81%D0%BA%D0%B8%D0%B9%20%D0%9A%D0%9F%D0%A5&amp;polyid=34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PVB</dc:creator>
  <cp:lastModifiedBy>Баклан Светлана Александровна</cp:lastModifiedBy>
  <cp:revision>17</cp:revision>
  <cp:lastPrinted>2019-06-24T05:59:00Z</cp:lastPrinted>
  <dcterms:created xsi:type="dcterms:W3CDTF">2019-05-27T09:28:00Z</dcterms:created>
  <dcterms:modified xsi:type="dcterms:W3CDTF">2019-06-24T06:29:00Z</dcterms:modified>
</cp:coreProperties>
</file>